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DE" w:rsidRDefault="00F773DE" w:rsidP="004925F8">
      <w:pPr>
        <w:spacing w:line="240" w:lineRule="atLeas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舟山市本级</w:t>
      </w:r>
      <w:r>
        <w:rPr>
          <w:b/>
          <w:sz w:val="36"/>
          <w:szCs w:val="36"/>
        </w:rPr>
        <w:t>2018</w:t>
      </w:r>
      <w:r w:rsidRPr="00670B9B"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</w:rPr>
        <w:t>“</w:t>
      </w:r>
      <w:r w:rsidRPr="00670B9B">
        <w:rPr>
          <w:rFonts w:hint="eastAsia"/>
          <w:b/>
          <w:sz w:val="36"/>
          <w:szCs w:val="36"/>
        </w:rPr>
        <w:t>慈善一日捐</w:t>
      </w:r>
      <w:r>
        <w:rPr>
          <w:rFonts w:hint="eastAsia"/>
          <w:b/>
          <w:sz w:val="36"/>
          <w:szCs w:val="36"/>
        </w:rPr>
        <w:t>”</w:t>
      </w:r>
      <w:r w:rsidRPr="00670B9B">
        <w:rPr>
          <w:rFonts w:hint="eastAsia"/>
          <w:b/>
          <w:sz w:val="36"/>
          <w:szCs w:val="36"/>
        </w:rPr>
        <w:t>活动</w:t>
      </w:r>
    </w:p>
    <w:p w:rsidR="00F773DE" w:rsidRPr="00FB2B17" w:rsidRDefault="00F773DE" w:rsidP="004925F8">
      <w:pPr>
        <w:spacing w:line="240" w:lineRule="atLeast"/>
        <w:jc w:val="center"/>
        <w:rPr>
          <w:b/>
          <w:sz w:val="36"/>
          <w:szCs w:val="36"/>
        </w:rPr>
      </w:pPr>
      <w:r w:rsidRPr="00670B9B">
        <w:rPr>
          <w:rFonts w:hint="eastAsia"/>
          <w:b/>
          <w:sz w:val="36"/>
          <w:szCs w:val="36"/>
        </w:rPr>
        <w:t>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511A2F" w:rsidRDefault="00F773DE" w:rsidP="004925F8">
      <w:pPr>
        <w:spacing w:line="240" w:lineRule="atLeast"/>
        <w:rPr>
          <w:rFonts w:ascii="仿宋_GB2312" w:eastAsia="仿宋_GB2312" w:hAnsi="宋体" w:cs="宋体"/>
          <w:kern w:val="0"/>
          <w:sz w:val="30"/>
          <w:szCs w:val="30"/>
        </w:rPr>
      </w:pP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捐款单位（全称）：市农林与渔农村委员会</w:t>
      </w:r>
      <w:r>
        <w:rPr>
          <w:rFonts w:ascii="仿宋_GB2312" w:eastAsia="仿宋_GB2312" w:hAnsi="宋体" w:cs="宋体"/>
          <w:kern w:val="0"/>
          <w:sz w:val="30"/>
          <w:szCs w:val="30"/>
        </w:rPr>
        <w:t xml:space="preserve">   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 xml:space="preserve"> 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捐款合计：</w:t>
      </w:r>
      <w:r>
        <w:rPr>
          <w:rFonts w:ascii="仿宋_GB2312" w:eastAsia="仿宋_GB2312" w:hAnsi="宋体" w:cs="宋体"/>
          <w:kern w:val="0"/>
          <w:sz w:val="30"/>
          <w:szCs w:val="30"/>
        </w:rPr>
        <w:t>53100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元</w:t>
      </w:r>
    </w:p>
    <w:p w:rsidR="00F773DE" w:rsidRPr="00511A2F" w:rsidRDefault="00F773DE" w:rsidP="004925F8">
      <w:pPr>
        <w:spacing w:line="240" w:lineRule="atLeast"/>
        <w:rPr>
          <w:rFonts w:ascii="仿宋_GB2312" w:eastAsia="仿宋_GB2312" w:hAnsi="宋体" w:cs="宋体"/>
          <w:kern w:val="0"/>
          <w:sz w:val="30"/>
          <w:szCs w:val="30"/>
        </w:rPr>
      </w:pP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其中单位捐款：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>32000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元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 xml:space="preserve">   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个人捐款：</w:t>
      </w:r>
      <w:r>
        <w:rPr>
          <w:rFonts w:ascii="仿宋_GB2312" w:eastAsia="仿宋_GB2312" w:hAnsi="宋体" w:cs="宋体"/>
          <w:kern w:val="0"/>
          <w:sz w:val="30"/>
          <w:szCs w:val="30"/>
        </w:rPr>
        <w:t>21100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元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 xml:space="preserve">  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捐款人数：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>17</w:t>
      </w:r>
      <w:r>
        <w:rPr>
          <w:rFonts w:ascii="仿宋_GB2312" w:eastAsia="仿宋_GB2312" w:hAnsi="宋体" w:cs="宋体"/>
          <w:kern w:val="0"/>
          <w:sz w:val="30"/>
          <w:szCs w:val="30"/>
        </w:rPr>
        <w:t>5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人</w:t>
      </w:r>
    </w:p>
    <w:p w:rsidR="00F773DE" w:rsidRPr="00511A2F" w:rsidRDefault="00F773DE" w:rsidP="004925F8">
      <w:pPr>
        <w:spacing w:line="240" w:lineRule="atLeast"/>
        <w:rPr>
          <w:rFonts w:ascii="仿宋_GB2312" w:eastAsia="仿宋_GB2312" w:hAnsi="宋体" w:cs="宋体"/>
          <w:kern w:val="0"/>
          <w:sz w:val="30"/>
          <w:szCs w:val="30"/>
        </w:rPr>
      </w:pP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联系人：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汪洁</w:t>
      </w:r>
      <w:r w:rsidRPr="00511A2F">
        <w:rPr>
          <w:rFonts w:ascii="仿宋_GB2312" w:eastAsia="仿宋_GB2312" w:hAnsi="宋体" w:cs="宋体"/>
          <w:kern w:val="0"/>
          <w:sz w:val="30"/>
          <w:szCs w:val="30"/>
        </w:rPr>
        <w:t xml:space="preserve">                    </w:t>
      </w:r>
      <w:r w:rsidRPr="00511A2F">
        <w:rPr>
          <w:rFonts w:ascii="仿宋_GB2312" w:eastAsia="仿宋_GB2312" w:hAnsi="宋体" w:cs="宋体" w:hint="eastAsia"/>
          <w:kern w:val="0"/>
          <w:sz w:val="30"/>
          <w:szCs w:val="30"/>
        </w:rPr>
        <w:t>电话：</w:t>
      </w:r>
      <w:r>
        <w:rPr>
          <w:rFonts w:ascii="仿宋_GB2312" w:eastAsia="仿宋_GB2312" w:hAnsi="宋体" w:cs="宋体"/>
          <w:kern w:val="0"/>
          <w:sz w:val="30"/>
          <w:szCs w:val="30"/>
        </w:rPr>
        <w:t>8176719</w:t>
      </w:r>
    </w:p>
    <w:tbl>
      <w:tblPr>
        <w:tblW w:w="938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"/>
        <w:gridCol w:w="1170"/>
        <w:gridCol w:w="1699"/>
        <w:gridCol w:w="1695"/>
        <w:gridCol w:w="239"/>
        <w:gridCol w:w="1274"/>
        <w:gridCol w:w="1698"/>
        <w:gridCol w:w="1597"/>
      </w:tblGrid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239" w:type="dxa"/>
            <w:vMerge w:val="restart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夏仁康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方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波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刘天宝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郑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静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翟金强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家强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李鸿斌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18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於淑燕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叶维寅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19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方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巍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6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叶激华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王乔林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7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虞斌波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杨珊君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8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王文辉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汪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洁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9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王艳珍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张慧敏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胡兴国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丁芳芳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向省川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25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王平丽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12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侯建鲁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26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陈红锦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6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13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</w:t>
            </w:r>
            <w:r w:rsidRPr="00670B9B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勇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27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顾寅寅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0F4CB7">
        <w:trPr>
          <w:gridBefore w:val="1"/>
          <w:wBefore w:w="8" w:type="dxa"/>
          <w:trHeight w:val="347"/>
        </w:trPr>
        <w:tc>
          <w:tcPr>
            <w:tcW w:w="117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14</w:t>
            </w:r>
          </w:p>
        </w:tc>
        <w:tc>
          <w:tcPr>
            <w:tcW w:w="1699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包青春</w:t>
            </w:r>
          </w:p>
        </w:tc>
        <w:tc>
          <w:tcPr>
            <w:tcW w:w="169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9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28</w:t>
            </w:r>
          </w:p>
        </w:tc>
        <w:tc>
          <w:tcPr>
            <w:tcW w:w="169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陈巧梅</w:t>
            </w:r>
          </w:p>
        </w:tc>
        <w:tc>
          <w:tcPr>
            <w:tcW w:w="159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A2159">
        <w:trPr>
          <w:trHeight w:val="347"/>
        </w:trPr>
        <w:tc>
          <w:tcPr>
            <w:tcW w:w="2877" w:type="dxa"/>
            <w:gridSpan w:val="3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95" w:type="dxa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3000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239" w:type="dxa"/>
            <w:vMerge/>
            <w:tcBorders>
              <w:top w:val="nil"/>
            </w:tcBorders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2972" w:type="dxa"/>
            <w:gridSpan w:val="2"/>
            <w:tcBorders>
              <w:top w:val="nil"/>
            </w:tcBorders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597" w:type="dxa"/>
            <w:tcBorders>
              <w:top w:val="nil"/>
            </w:tcBorders>
            <w:vAlign w:val="center"/>
          </w:tcPr>
          <w:p w:rsidR="00F773DE" w:rsidRPr="00670B9B" w:rsidRDefault="00F773DE" w:rsidP="00BA2159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1500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</w:tr>
    </w:tbl>
    <w:p w:rsidR="00F773DE" w:rsidRDefault="00F773DE" w:rsidP="004925F8">
      <w:pPr>
        <w:spacing w:line="240" w:lineRule="atLeast"/>
        <w:jc w:val="center"/>
        <w:rPr>
          <w:b/>
          <w:sz w:val="36"/>
          <w:szCs w:val="36"/>
        </w:rPr>
      </w:pPr>
    </w:p>
    <w:p w:rsidR="00F773DE" w:rsidRPr="00670B9B" w:rsidRDefault="00F773DE" w:rsidP="004925F8">
      <w:pPr>
        <w:spacing w:line="24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2018</w:t>
      </w:r>
      <w:r w:rsidRPr="00670B9B">
        <w:rPr>
          <w:rFonts w:hint="eastAsia"/>
          <w:b/>
          <w:sz w:val="36"/>
          <w:szCs w:val="36"/>
        </w:rPr>
        <w:t>年慈善一日捐活动捐款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670B9B" w:rsidRDefault="00F773DE" w:rsidP="004925F8">
      <w:pPr>
        <w:spacing w:line="240" w:lineRule="atLeast"/>
        <w:rPr>
          <w:rFonts w:ascii="仿宋_GB2312" w:eastAsia="仿宋_GB2312"/>
          <w:sz w:val="24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890"/>
        <w:gridCol w:w="1680"/>
        <w:gridCol w:w="240"/>
        <w:gridCol w:w="1260"/>
        <w:gridCol w:w="1898"/>
        <w:gridCol w:w="1567"/>
      </w:tblGrid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240" w:type="dxa"/>
            <w:vMerge w:val="restart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29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夏卓盛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47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徐斌芬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邱亚芬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48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鲁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专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毛华菊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斌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张益俊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余玲静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施志祥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虞海娜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34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栋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叶志军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35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戴文广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53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宋国邦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36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刘玲玲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费臻琦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37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胜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成健美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38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徐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波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方光银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39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洪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娜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57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王建红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黄林祥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明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41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徐晨光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刘军杰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王淑燕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孙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蕾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洁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夏满琴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谢先华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詹信良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高大海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童华钧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46</w:t>
            </w:r>
          </w:p>
        </w:tc>
        <w:tc>
          <w:tcPr>
            <w:tcW w:w="189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袁信昌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64</w:t>
            </w:r>
          </w:p>
        </w:tc>
        <w:tc>
          <w:tcPr>
            <w:tcW w:w="1898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时德文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582894">
        <w:trPr>
          <w:trHeight w:val="411"/>
        </w:trPr>
        <w:tc>
          <w:tcPr>
            <w:tcW w:w="3048" w:type="dxa"/>
            <w:gridSpan w:val="2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2300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240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567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2000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</w:tr>
    </w:tbl>
    <w:p w:rsidR="00F773DE" w:rsidRPr="00670B9B" w:rsidRDefault="00F773DE" w:rsidP="004925F8">
      <w:pPr>
        <w:spacing w:line="240" w:lineRule="atLeast"/>
        <w:jc w:val="center"/>
        <w:rPr>
          <w:b/>
          <w:sz w:val="36"/>
          <w:szCs w:val="36"/>
        </w:rPr>
      </w:pPr>
      <w:r w:rsidRPr="00670B9B">
        <w:rPr>
          <w:b/>
          <w:sz w:val="36"/>
          <w:szCs w:val="36"/>
        </w:rPr>
        <w:br w:type="page"/>
        <w:t>201</w:t>
      </w:r>
      <w:r>
        <w:rPr>
          <w:b/>
          <w:sz w:val="36"/>
          <w:szCs w:val="36"/>
        </w:rPr>
        <w:t>8</w:t>
      </w:r>
      <w:r w:rsidRPr="00670B9B">
        <w:rPr>
          <w:rFonts w:hint="eastAsia"/>
          <w:b/>
          <w:sz w:val="36"/>
          <w:szCs w:val="36"/>
        </w:rPr>
        <w:t>年慈善一日捐活动捐款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670B9B" w:rsidRDefault="00F773DE" w:rsidP="004925F8">
      <w:pPr>
        <w:spacing w:line="240" w:lineRule="atLeast"/>
        <w:rPr>
          <w:rFonts w:ascii="仿宋_GB2312" w:eastAsia="仿宋_GB2312"/>
          <w:sz w:val="24"/>
        </w:rPr>
      </w:pP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680"/>
        <w:gridCol w:w="1677"/>
        <w:gridCol w:w="236"/>
        <w:gridCol w:w="1260"/>
        <w:gridCol w:w="1680"/>
        <w:gridCol w:w="1575"/>
      </w:tblGrid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236" w:type="dxa"/>
            <w:vMerge w:val="restart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傅燕敏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柴琼涵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彭晏辉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夏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磊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陈海芬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何子良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龚罕军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邱春霞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69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余海芳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王群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赵向炯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鲍维巨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倪嵊英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钱玉亭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方丹妮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张伟庆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晶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杨梢娜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丽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贺位忠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龚微铮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吴国泉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杜振昆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李定胜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袁万良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赵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颖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杨昌达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王国明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79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</w:t>
            </w:r>
            <w:r w:rsidRPr="00670B9B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晟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朱家骝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范燕君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费行海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陈立红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99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2C208E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任如红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82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徐春瑛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姜波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AC5A46">
        <w:trPr>
          <w:trHeight w:val="411"/>
        </w:trPr>
        <w:tc>
          <w:tcPr>
            <w:tcW w:w="2838" w:type="dxa"/>
            <w:gridSpan w:val="2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1800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2750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</w:tr>
    </w:tbl>
    <w:p w:rsidR="00F773DE" w:rsidRPr="00670B9B" w:rsidRDefault="00F773DE" w:rsidP="00AA3EF4">
      <w:pPr>
        <w:spacing w:line="240" w:lineRule="atLeast"/>
        <w:jc w:val="center"/>
        <w:rPr>
          <w:b/>
          <w:sz w:val="36"/>
          <w:szCs w:val="36"/>
        </w:rPr>
      </w:pPr>
      <w:r w:rsidRPr="00670B9B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8</w:t>
      </w:r>
      <w:r w:rsidRPr="00670B9B">
        <w:rPr>
          <w:rFonts w:hint="eastAsia"/>
          <w:b/>
          <w:sz w:val="36"/>
          <w:szCs w:val="36"/>
        </w:rPr>
        <w:t>年慈善一日捐活动捐款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670B9B" w:rsidRDefault="00F773DE" w:rsidP="00AA3EF4">
      <w:pPr>
        <w:spacing w:line="240" w:lineRule="atLeast"/>
        <w:rPr>
          <w:rFonts w:ascii="仿宋_GB2312" w:eastAsia="仿宋_GB2312"/>
          <w:sz w:val="24"/>
        </w:rPr>
      </w:pP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680"/>
        <w:gridCol w:w="1677"/>
        <w:gridCol w:w="236"/>
        <w:gridCol w:w="1260"/>
        <w:gridCol w:w="1680"/>
        <w:gridCol w:w="1575"/>
      </w:tblGrid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236" w:type="dxa"/>
            <w:vMerge w:val="restart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陈叶平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119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吴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菊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严中琪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王国华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杨佳恒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李元梅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琪晓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宋卫红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石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磊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虞梦艳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高浩杰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李巧蓉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杨东升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文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军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宣耀忠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109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陆</w:t>
            </w:r>
            <w:r w:rsidRPr="00670B9B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辅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叶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波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卢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璐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王呈阳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缪玲霞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129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杨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飞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范海芬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姚金晓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杰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钱连法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诸葛志龙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邱海嵊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</w:t>
            </w:r>
            <w:r w:rsidRPr="00670B9B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闻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孙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圳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吴海平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玲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石杜娟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56089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黄伟表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>118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范国灿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江骑丰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</w:tr>
      <w:tr w:rsidR="00F773DE" w:rsidRPr="00670B9B" w:rsidTr="004550AE">
        <w:trPr>
          <w:trHeight w:val="411"/>
        </w:trPr>
        <w:tc>
          <w:tcPr>
            <w:tcW w:w="2838" w:type="dxa"/>
            <w:gridSpan w:val="2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1950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1750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</w:tr>
    </w:tbl>
    <w:p w:rsidR="00F773DE" w:rsidRPr="00670B9B" w:rsidRDefault="00F773DE" w:rsidP="00AA3EF4">
      <w:pPr>
        <w:spacing w:line="240" w:lineRule="atLeast"/>
        <w:jc w:val="center"/>
        <w:rPr>
          <w:b/>
          <w:sz w:val="36"/>
          <w:szCs w:val="36"/>
        </w:rPr>
      </w:pPr>
      <w:r w:rsidRPr="00670B9B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8</w:t>
      </w:r>
      <w:r w:rsidRPr="00670B9B">
        <w:rPr>
          <w:rFonts w:hint="eastAsia"/>
          <w:b/>
          <w:sz w:val="36"/>
          <w:szCs w:val="36"/>
        </w:rPr>
        <w:t>年慈善一日捐活动捐款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670B9B" w:rsidRDefault="00F773DE" w:rsidP="00AA3EF4">
      <w:pPr>
        <w:spacing w:line="240" w:lineRule="atLeast"/>
        <w:rPr>
          <w:rFonts w:ascii="仿宋_GB2312" w:eastAsia="仿宋_GB2312"/>
          <w:sz w:val="24"/>
        </w:rPr>
      </w:pP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680"/>
        <w:gridCol w:w="1677"/>
        <w:gridCol w:w="236"/>
        <w:gridCol w:w="1260"/>
        <w:gridCol w:w="1680"/>
        <w:gridCol w:w="1575"/>
      </w:tblGrid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236" w:type="dxa"/>
            <w:vMerge w:val="restart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卢忠米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</w:t>
            </w:r>
            <w:r w:rsidRPr="00670B9B">
              <w:rPr>
                <w:rFonts w:ascii="宋体" w:hAnsi="宋体" w:cs="宋体" w:hint="eastAsia"/>
                <w:kern w:val="0"/>
                <w:sz w:val="28"/>
                <w:szCs w:val="28"/>
              </w:rPr>
              <w:t>璟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辉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黄海明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张斌彦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139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王缀萍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王兆忠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林海勤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傅建舟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徐小华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树宏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林红光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於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敏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朱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杰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李伟朝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许国英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王定元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朱岳伟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洪德成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王玉峰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马俊荣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50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贺军祥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谢博伊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林明信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166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庄叶军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149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周晓燕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200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167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周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轼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黄成明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168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李玉芬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虞碧娜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169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朱田香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戴琪鹏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170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王少彬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林益定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6841A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171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顾倩璐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0465E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B9310C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154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EB001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刘晶磊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EB001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172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EB001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沈方磊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EB0013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</w:tr>
      <w:tr w:rsidR="00F773DE" w:rsidRPr="00670B9B" w:rsidTr="002A4BCC">
        <w:trPr>
          <w:trHeight w:val="411"/>
        </w:trPr>
        <w:tc>
          <w:tcPr>
            <w:tcW w:w="2838" w:type="dxa"/>
            <w:gridSpan w:val="2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1900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Merge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2940" w:type="dxa"/>
            <w:gridSpan w:val="2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B9310C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1850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</w:tr>
    </w:tbl>
    <w:p w:rsidR="00F773DE" w:rsidRPr="00670B9B" w:rsidRDefault="00F773DE" w:rsidP="004925F8">
      <w:pPr>
        <w:spacing w:line="240" w:lineRule="atLeast"/>
        <w:jc w:val="center"/>
        <w:rPr>
          <w:b/>
          <w:sz w:val="36"/>
          <w:szCs w:val="36"/>
        </w:rPr>
      </w:pPr>
      <w:r w:rsidRPr="00670B9B">
        <w:rPr>
          <w:b/>
          <w:sz w:val="36"/>
          <w:szCs w:val="36"/>
        </w:rPr>
        <w:t>201</w:t>
      </w:r>
      <w:r>
        <w:rPr>
          <w:b/>
          <w:sz w:val="36"/>
          <w:szCs w:val="36"/>
        </w:rPr>
        <w:t>8</w:t>
      </w:r>
      <w:r w:rsidRPr="00670B9B">
        <w:rPr>
          <w:rFonts w:hint="eastAsia"/>
          <w:b/>
          <w:sz w:val="36"/>
          <w:szCs w:val="36"/>
        </w:rPr>
        <w:t>年慈善一日捐活动捐款</w:t>
      </w:r>
      <w:r w:rsidRPr="00FB2B17">
        <w:rPr>
          <w:rFonts w:hint="eastAsia"/>
          <w:b/>
          <w:sz w:val="36"/>
          <w:szCs w:val="36"/>
        </w:rPr>
        <w:t>统计表</w:t>
      </w:r>
    </w:p>
    <w:p w:rsidR="00F773DE" w:rsidRPr="00670B9B" w:rsidRDefault="00F773DE" w:rsidP="004925F8">
      <w:pPr>
        <w:spacing w:line="240" w:lineRule="atLeast"/>
        <w:rPr>
          <w:rFonts w:ascii="仿宋_GB2312" w:eastAsia="仿宋_GB2312"/>
          <w:sz w:val="24"/>
        </w:rPr>
      </w:pP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1680"/>
        <w:gridCol w:w="1677"/>
        <w:gridCol w:w="345"/>
        <w:gridCol w:w="1260"/>
        <w:gridCol w:w="1680"/>
        <w:gridCol w:w="1575"/>
      </w:tblGrid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  <w:tc>
          <w:tcPr>
            <w:tcW w:w="345" w:type="dxa"/>
            <w:vMerge w:val="restart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</w:t>
            </w:r>
            <w:r w:rsidRPr="00670B9B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金额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（元）</w:t>
            </w: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173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张若琪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174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方</w:t>
            </w:r>
            <w:r w:rsidRPr="00670B9B"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 w:rsidRPr="00670B9B">
              <w:rPr>
                <w:rFonts w:ascii="仿宋_GB2312" w:eastAsia="仿宋_GB2312" w:hint="eastAsia"/>
                <w:kern w:val="0"/>
                <w:sz w:val="28"/>
                <w:szCs w:val="28"/>
              </w:rPr>
              <w:t>芳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175</w:t>
            </w:r>
          </w:p>
        </w:tc>
        <w:tc>
          <w:tcPr>
            <w:tcW w:w="1680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顾伟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9A4951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t>100</w:t>
            </w: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EF22DC">
        <w:trPr>
          <w:trHeight w:val="412"/>
        </w:trPr>
        <w:tc>
          <w:tcPr>
            <w:tcW w:w="2838" w:type="dxa"/>
            <w:gridSpan w:val="2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小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计</w:t>
            </w: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/>
                <w:noProof/>
                <w:kern w:val="0"/>
                <w:sz w:val="28"/>
                <w:szCs w:val="28"/>
              </w:rPr>
              <w:t>300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fldChar w:fldCharType="end"/>
            </w: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A20DEF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1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:rsidR="00F773DE" w:rsidRPr="00670B9B" w:rsidTr="00491F64">
        <w:trPr>
          <w:trHeight w:val="412"/>
        </w:trPr>
        <w:tc>
          <w:tcPr>
            <w:tcW w:w="1158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345" w:type="dxa"/>
            <w:vMerge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F773DE" w:rsidRPr="00670B9B" w:rsidRDefault="00F773DE" w:rsidP="004925F8">
            <w:pPr>
              <w:spacing w:line="240" w:lineRule="atLeas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 w:rsidR="00F773DE" w:rsidRDefault="00F773DE" w:rsidP="004925F8">
      <w:pPr>
        <w:spacing w:line="24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个人捐款</w:t>
      </w:r>
      <w:r w:rsidRPr="002C644C">
        <w:rPr>
          <w:rFonts w:hint="eastAsia"/>
          <w:sz w:val="30"/>
          <w:szCs w:val="30"/>
        </w:rPr>
        <w:t>总计</w:t>
      </w:r>
      <w:r>
        <w:rPr>
          <w:sz w:val="30"/>
          <w:szCs w:val="30"/>
        </w:rPr>
        <w:t>21100</w:t>
      </w:r>
      <w:r>
        <w:rPr>
          <w:rFonts w:hint="eastAsia"/>
          <w:sz w:val="30"/>
          <w:szCs w:val="30"/>
        </w:rPr>
        <w:t>元</w:t>
      </w:r>
    </w:p>
    <w:p w:rsidR="00F773DE" w:rsidRDefault="00F773DE" w:rsidP="004925F8">
      <w:pPr>
        <w:spacing w:line="240" w:lineRule="atLeast"/>
        <w:jc w:val="center"/>
        <w:rPr>
          <w:rFonts w:ascii="方正小标宋_GBK" w:eastAsia="方正小标宋_GBK"/>
          <w:sz w:val="44"/>
          <w:szCs w:val="44"/>
        </w:rPr>
      </w:pPr>
      <w:r w:rsidRPr="00686B9F">
        <w:rPr>
          <w:rFonts w:ascii="方正小标宋_GBK" w:eastAsia="方正小标宋_GBK" w:hint="eastAsia"/>
          <w:sz w:val="44"/>
          <w:szCs w:val="44"/>
        </w:rPr>
        <w:t>市农林与渔农村委员会</w:t>
      </w:r>
    </w:p>
    <w:p w:rsidR="00F773DE" w:rsidRPr="00686B9F" w:rsidRDefault="00F773DE" w:rsidP="004925F8">
      <w:pPr>
        <w:spacing w:line="240" w:lineRule="atLeast"/>
        <w:jc w:val="center"/>
        <w:rPr>
          <w:rFonts w:ascii="方正小标宋_GBK" w:eastAsia="方正小标宋_GBK"/>
          <w:sz w:val="44"/>
          <w:szCs w:val="44"/>
        </w:rPr>
      </w:pPr>
      <w:r w:rsidRPr="00686B9F">
        <w:rPr>
          <w:rFonts w:ascii="方正小标宋_GBK" w:eastAsia="方正小标宋_GBK"/>
          <w:sz w:val="44"/>
          <w:szCs w:val="44"/>
        </w:rPr>
        <w:t>201</w:t>
      </w:r>
      <w:r>
        <w:rPr>
          <w:rFonts w:ascii="方正小标宋_GBK" w:eastAsia="方正小标宋_GBK"/>
          <w:sz w:val="44"/>
          <w:szCs w:val="44"/>
        </w:rPr>
        <w:t>8</w:t>
      </w:r>
      <w:r w:rsidRPr="00686B9F">
        <w:rPr>
          <w:rFonts w:ascii="方正小标宋_GBK" w:eastAsia="方正小标宋_GBK" w:hint="eastAsia"/>
          <w:sz w:val="44"/>
          <w:szCs w:val="44"/>
        </w:rPr>
        <w:t>年“慈善一日捐”活动</w:t>
      </w:r>
      <w:r>
        <w:rPr>
          <w:rFonts w:ascii="方正小标宋_GBK" w:eastAsia="方正小标宋_GBK" w:hint="eastAsia"/>
          <w:sz w:val="44"/>
          <w:szCs w:val="44"/>
        </w:rPr>
        <w:t>单位</w:t>
      </w:r>
      <w:r w:rsidRPr="00686B9F">
        <w:rPr>
          <w:rFonts w:ascii="方正小标宋_GBK" w:eastAsia="方正小标宋_GBK" w:hint="eastAsia"/>
          <w:sz w:val="44"/>
          <w:szCs w:val="44"/>
        </w:rPr>
        <w:t>捐款统计表</w:t>
      </w:r>
    </w:p>
    <w:p w:rsidR="00F773DE" w:rsidRDefault="00F773DE" w:rsidP="004925F8">
      <w:pPr>
        <w:spacing w:line="240" w:lineRule="atLeast"/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563"/>
        <w:gridCol w:w="1260"/>
        <w:gridCol w:w="2567"/>
      </w:tblGrid>
      <w:tr w:rsidR="00F773DE" w:rsidRPr="008029E7" w:rsidTr="00BC55CF">
        <w:trPr>
          <w:trHeight w:val="987"/>
        </w:trPr>
        <w:tc>
          <w:tcPr>
            <w:tcW w:w="648" w:type="dxa"/>
            <w:vAlign w:val="center"/>
          </w:tcPr>
          <w:p w:rsidR="00F773DE" w:rsidRPr="00EE7B4B" w:rsidRDefault="00F773DE" w:rsidP="00F773DE">
            <w:pPr>
              <w:spacing w:line="240" w:lineRule="atLeast"/>
              <w:ind w:leftChars="-53" w:left="31680" w:hangingChars="8" w:firstLine="3168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金额（元）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备</w:t>
            </w:r>
            <w:r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Pr="00EE7B4B">
              <w:rPr>
                <w:rFonts w:ascii="仿宋_GB2312" w:eastAsia="仿宋_GB2312" w:hint="eastAsia"/>
                <w:sz w:val="32"/>
                <w:szCs w:val="32"/>
              </w:rPr>
              <w:t>注</w:t>
            </w:r>
          </w:p>
        </w:tc>
      </w:tr>
      <w:tr w:rsidR="00F773DE" w:rsidRPr="008029E7" w:rsidTr="00BC55CF">
        <w:trPr>
          <w:trHeight w:val="1036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725668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舟山市一体办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26000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BC55CF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转账</w:t>
            </w:r>
          </w:p>
        </w:tc>
      </w:tr>
      <w:tr w:rsidR="00F773DE" w:rsidRPr="008029E7" w:rsidTr="00BC55CF">
        <w:trPr>
          <w:trHeight w:val="987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舟山市农林科学研究院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2000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现金缴款单</w:t>
            </w:r>
          </w:p>
        </w:tc>
      </w:tr>
      <w:tr w:rsidR="00F773DE" w:rsidRPr="008029E7" w:rsidTr="00BC55CF">
        <w:trPr>
          <w:trHeight w:val="1036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舟山市农产品营销管理中心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1000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现金缴款单</w:t>
            </w:r>
          </w:p>
        </w:tc>
      </w:tr>
      <w:tr w:rsidR="00F773DE" w:rsidRPr="008029E7" w:rsidTr="00BC55CF">
        <w:trPr>
          <w:trHeight w:val="987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舟山市农业教育培训中心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1000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现金缴款单</w:t>
            </w:r>
          </w:p>
        </w:tc>
      </w:tr>
      <w:tr w:rsidR="00F773DE" w:rsidRPr="008029E7" w:rsidTr="00BC55CF">
        <w:trPr>
          <w:trHeight w:val="1036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舟山市林场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1000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现金缴款单</w:t>
            </w:r>
          </w:p>
        </w:tc>
      </w:tr>
      <w:tr w:rsidR="00F773DE" w:rsidRPr="008029E7" w:rsidTr="00BC55CF">
        <w:trPr>
          <w:trHeight w:val="987"/>
        </w:trPr>
        <w:tc>
          <w:tcPr>
            <w:tcW w:w="648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4563" w:type="dxa"/>
            <w:vAlign w:val="center"/>
          </w:tcPr>
          <w:p w:rsidR="00F773DE" w:rsidRPr="00EE7B4B" w:rsidRDefault="00F773DE" w:rsidP="00EE7B4B">
            <w:pPr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舟山市农业生态与能源办公室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/>
                <w:sz w:val="32"/>
                <w:szCs w:val="32"/>
              </w:rPr>
              <w:t>1000</w:t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现金缴款单</w:t>
            </w:r>
          </w:p>
        </w:tc>
      </w:tr>
      <w:tr w:rsidR="00F773DE" w:rsidRPr="008029E7" w:rsidTr="00BC55CF">
        <w:trPr>
          <w:trHeight w:val="1036"/>
        </w:trPr>
        <w:tc>
          <w:tcPr>
            <w:tcW w:w="5211" w:type="dxa"/>
            <w:gridSpan w:val="2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E7B4B">
              <w:rPr>
                <w:rFonts w:ascii="仿宋_GB2312" w:eastAsia="仿宋_GB2312" w:hint="eastAsia"/>
                <w:sz w:val="32"/>
                <w:szCs w:val="32"/>
              </w:rPr>
              <w:t>小计</w:t>
            </w:r>
          </w:p>
        </w:tc>
        <w:tc>
          <w:tcPr>
            <w:tcW w:w="1260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fldChar w:fldCharType="begin"/>
            </w:r>
            <w:r>
              <w:rPr>
                <w:rFonts w:ascii="仿宋_GB2312" w:eastAsia="仿宋_GB2312"/>
                <w:sz w:val="32"/>
                <w:szCs w:val="32"/>
              </w:rPr>
              <w:instrText xml:space="preserve"> =SUM(ABOVE) </w:instrText>
            </w:r>
            <w:r>
              <w:rPr>
                <w:rFonts w:ascii="仿宋_GB2312" w:eastAsia="仿宋_GB2312"/>
                <w:sz w:val="32"/>
                <w:szCs w:val="32"/>
              </w:rPr>
              <w:fldChar w:fldCharType="separate"/>
            </w:r>
            <w:r>
              <w:rPr>
                <w:rFonts w:ascii="仿宋_GB2312" w:eastAsia="仿宋_GB2312"/>
                <w:noProof/>
                <w:sz w:val="32"/>
                <w:szCs w:val="32"/>
              </w:rPr>
              <w:t>32000</w:t>
            </w:r>
            <w:r>
              <w:rPr>
                <w:rFonts w:ascii="仿宋_GB2312" w:eastAsia="仿宋_GB2312"/>
                <w:sz w:val="32"/>
                <w:szCs w:val="32"/>
              </w:rPr>
              <w:fldChar w:fldCharType="end"/>
            </w:r>
          </w:p>
        </w:tc>
        <w:tc>
          <w:tcPr>
            <w:tcW w:w="2567" w:type="dxa"/>
            <w:vAlign w:val="center"/>
          </w:tcPr>
          <w:p w:rsidR="00F773DE" w:rsidRPr="00EE7B4B" w:rsidRDefault="00F773DE" w:rsidP="00EE7B4B">
            <w:pPr>
              <w:spacing w:line="24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F773DE" w:rsidRPr="002C644C" w:rsidRDefault="00F773DE" w:rsidP="004925F8">
      <w:pPr>
        <w:spacing w:line="240" w:lineRule="atLeast"/>
        <w:rPr>
          <w:sz w:val="30"/>
          <w:szCs w:val="30"/>
        </w:rPr>
      </w:pPr>
    </w:p>
    <w:sectPr w:rsidR="00F773DE" w:rsidRPr="002C644C" w:rsidSect="00EE55B1">
      <w:headerReference w:type="default" r:id="rId6"/>
      <w:footerReference w:type="even" r:id="rId7"/>
      <w:footerReference w:type="default" r:id="rId8"/>
      <w:pgSz w:w="11906" w:h="16838" w:code="9"/>
      <w:pgMar w:top="1701" w:right="1474" w:bottom="1246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3DE" w:rsidRDefault="00F773DE" w:rsidP="0088021A">
      <w:r>
        <w:separator/>
      </w:r>
    </w:p>
  </w:endnote>
  <w:endnote w:type="continuationSeparator" w:id="1">
    <w:p w:rsidR="00F773DE" w:rsidRDefault="00F773DE" w:rsidP="0088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DE" w:rsidRDefault="00F773DE" w:rsidP="00B660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73DE" w:rsidRDefault="00F773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DE" w:rsidRDefault="00F773DE" w:rsidP="00B660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773DE" w:rsidRDefault="00F773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3DE" w:rsidRDefault="00F773DE" w:rsidP="0088021A">
      <w:r>
        <w:separator/>
      </w:r>
    </w:p>
  </w:footnote>
  <w:footnote w:type="continuationSeparator" w:id="1">
    <w:p w:rsidR="00F773DE" w:rsidRDefault="00F773DE" w:rsidP="0088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3DE" w:rsidRDefault="00F773DE" w:rsidP="008029E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F1B"/>
    <w:rsid w:val="00000FAF"/>
    <w:rsid w:val="00001969"/>
    <w:rsid w:val="00025EE9"/>
    <w:rsid w:val="0002610D"/>
    <w:rsid w:val="0003310B"/>
    <w:rsid w:val="000377A6"/>
    <w:rsid w:val="0004477B"/>
    <w:rsid w:val="0005232D"/>
    <w:rsid w:val="000A05E6"/>
    <w:rsid w:val="000B494C"/>
    <w:rsid w:val="000B5471"/>
    <w:rsid w:val="000F4CB7"/>
    <w:rsid w:val="001004B4"/>
    <w:rsid w:val="001430EA"/>
    <w:rsid w:val="00153902"/>
    <w:rsid w:val="0015650C"/>
    <w:rsid w:val="001A7F20"/>
    <w:rsid w:val="001C0121"/>
    <w:rsid w:val="001D73F9"/>
    <w:rsid w:val="001F451A"/>
    <w:rsid w:val="001F5722"/>
    <w:rsid w:val="00223293"/>
    <w:rsid w:val="0024590E"/>
    <w:rsid w:val="00280201"/>
    <w:rsid w:val="00285B9D"/>
    <w:rsid w:val="00291AB1"/>
    <w:rsid w:val="002A0A26"/>
    <w:rsid w:val="002A4BCC"/>
    <w:rsid w:val="002A77B8"/>
    <w:rsid w:val="002B6749"/>
    <w:rsid w:val="002C208E"/>
    <w:rsid w:val="002C644C"/>
    <w:rsid w:val="002C76C3"/>
    <w:rsid w:val="002E200D"/>
    <w:rsid w:val="002F2663"/>
    <w:rsid w:val="00353374"/>
    <w:rsid w:val="00353DF4"/>
    <w:rsid w:val="003549F4"/>
    <w:rsid w:val="003631A9"/>
    <w:rsid w:val="003924B9"/>
    <w:rsid w:val="003932CA"/>
    <w:rsid w:val="003A54F1"/>
    <w:rsid w:val="003B1300"/>
    <w:rsid w:val="003E53C0"/>
    <w:rsid w:val="003F16A0"/>
    <w:rsid w:val="00435D12"/>
    <w:rsid w:val="00442D18"/>
    <w:rsid w:val="004446A1"/>
    <w:rsid w:val="00447855"/>
    <w:rsid w:val="004550AE"/>
    <w:rsid w:val="00460B67"/>
    <w:rsid w:val="004660FB"/>
    <w:rsid w:val="00491F64"/>
    <w:rsid w:val="004925F8"/>
    <w:rsid w:val="004B5C3E"/>
    <w:rsid w:val="004D067C"/>
    <w:rsid w:val="004E615E"/>
    <w:rsid w:val="00507C08"/>
    <w:rsid w:val="00510DBB"/>
    <w:rsid w:val="00511A2F"/>
    <w:rsid w:val="00517D90"/>
    <w:rsid w:val="0054183B"/>
    <w:rsid w:val="00546FC3"/>
    <w:rsid w:val="00560898"/>
    <w:rsid w:val="005633D7"/>
    <w:rsid w:val="00566F50"/>
    <w:rsid w:val="005709CE"/>
    <w:rsid w:val="005732C2"/>
    <w:rsid w:val="00581150"/>
    <w:rsid w:val="00582894"/>
    <w:rsid w:val="00584018"/>
    <w:rsid w:val="005D3A55"/>
    <w:rsid w:val="005E5379"/>
    <w:rsid w:val="0061125E"/>
    <w:rsid w:val="0061238A"/>
    <w:rsid w:val="00624DF4"/>
    <w:rsid w:val="00655D31"/>
    <w:rsid w:val="00670B9B"/>
    <w:rsid w:val="006841A3"/>
    <w:rsid w:val="00686B9F"/>
    <w:rsid w:val="006A1F98"/>
    <w:rsid w:val="006B114F"/>
    <w:rsid w:val="006C6AA4"/>
    <w:rsid w:val="006E408C"/>
    <w:rsid w:val="006F4501"/>
    <w:rsid w:val="0070117D"/>
    <w:rsid w:val="00725668"/>
    <w:rsid w:val="00725703"/>
    <w:rsid w:val="00743655"/>
    <w:rsid w:val="007534FA"/>
    <w:rsid w:val="00793BA4"/>
    <w:rsid w:val="007A525C"/>
    <w:rsid w:val="007E5318"/>
    <w:rsid w:val="007F0730"/>
    <w:rsid w:val="008029E7"/>
    <w:rsid w:val="00807834"/>
    <w:rsid w:val="008419C0"/>
    <w:rsid w:val="00841AD2"/>
    <w:rsid w:val="0088021A"/>
    <w:rsid w:val="00892D86"/>
    <w:rsid w:val="0089375A"/>
    <w:rsid w:val="008958E2"/>
    <w:rsid w:val="00895981"/>
    <w:rsid w:val="008B3AFC"/>
    <w:rsid w:val="008C1D93"/>
    <w:rsid w:val="008C3927"/>
    <w:rsid w:val="008F0997"/>
    <w:rsid w:val="0090114D"/>
    <w:rsid w:val="00906274"/>
    <w:rsid w:val="00940D19"/>
    <w:rsid w:val="0094370E"/>
    <w:rsid w:val="00955827"/>
    <w:rsid w:val="00966343"/>
    <w:rsid w:val="009A4951"/>
    <w:rsid w:val="009B2EBB"/>
    <w:rsid w:val="009E39FD"/>
    <w:rsid w:val="009E7ECA"/>
    <w:rsid w:val="00A04284"/>
    <w:rsid w:val="00A13360"/>
    <w:rsid w:val="00A20DEF"/>
    <w:rsid w:val="00A37795"/>
    <w:rsid w:val="00A438C7"/>
    <w:rsid w:val="00AA3EF4"/>
    <w:rsid w:val="00AC12AC"/>
    <w:rsid w:val="00AC5A46"/>
    <w:rsid w:val="00AF3E0E"/>
    <w:rsid w:val="00AF6F1B"/>
    <w:rsid w:val="00B0465E"/>
    <w:rsid w:val="00B0474D"/>
    <w:rsid w:val="00B374B1"/>
    <w:rsid w:val="00B4340A"/>
    <w:rsid w:val="00B64A54"/>
    <w:rsid w:val="00B660C5"/>
    <w:rsid w:val="00B67C2B"/>
    <w:rsid w:val="00B84C37"/>
    <w:rsid w:val="00B86D57"/>
    <w:rsid w:val="00B87F6B"/>
    <w:rsid w:val="00B9310C"/>
    <w:rsid w:val="00BA2159"/>
    <w:rsid w:val="00BB1226"/>
    <w:rsid w:val="00BB57B5"/>
    <w:rsid w:val="00BC01B2"/>
    <w:rsid w:val="00BC55CF"/>
    <w:rsid w:val="00BD35A0"/>
    <w:rsid w:val="00BE5CC9"/>
    <w:rsid w:val="00C01BD4"/>
    <w:rsid w:val="00C25E7E"/>
    <w:rsid w:val="00C31FBE"/>
    <w:rsid w:val="00C62352"/>
    <w:rsid w:val="00C64248"/>
    <w:rsid w:val="00CD4501"/>
    <w:rsid w:val="00CE37E5"/>
    <w:rsid w:val="00CF2069"/>
    <w:rsid w:val="00D139CD"/>
    <w:rsid w:val="00D87075"/>
    <w:rsid w:val="00DA7597"/>
    <w:rsid w:val="00DA7F52"/>
    <w:rsid w:val="00DB57E8"/>
    <w:rsid w:val="00DB5D66"/>
    <w:rsid w:val="00DD5E74"/>
    <w:rsid w:val="00DE0967"/>
    <w:rsid w:val="00E33E3A"/>
    <w:rsid w:val="00E47A57"/>
    <w:rsid w:val="00E96B1C"/>
    <w:rsid w:val="00EA18D5"/>
    <w:rsid w:val="00EA3191"/>
    <w:rsid w:val="00EA7240"/>
    <w:rsid w:val="00EB0013"/>
    <w:rsid w:val="00EC1189"/>
    <w:rsid w:val="00ED30A1"/>
    <w:rsid w:val="00ED60E1"/>
    <w:rsid w:val="00EE55B1"/>
    <w:rsid w:val="00EE7B4B"/>
    <w:rsid w:val="00EF0695"/>
    <w:rsid w:val="00EF22DC"/>
    <w:rsid w:val="00F277BB"/>
    <w:rsid w:val="00F27ED7"/>
    <w:rsid w:val="00F30FAF"/>
    <w:rsid w:val="00F53D67"/>
    <w:rsid w:val="00F72197"/>
    <w:rsid w:val="00F7473B"/>
    <w:rsid w:val="00F773DE"/>
    <w:rsid w:val="00F91FB9"/>
    <w:rsid w:val="00FA460A"/>
    <w:rsid w:val="00FB0BF8"/>
    <w:rsid w:val="00FB2B17"/>
    <w:rsid w:val="00FB43AB"/>
    <w:rsid w:val="00FF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F1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F6F1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F6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6F1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A05E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5E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91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2D18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B660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3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2009</TotalTime>
  <Pages>7</Pages>
  <Words>487</Words>
  <Characters>2780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王珊琴</dc:creator>
  <cp:keywords/>
  <dc:description/>
  <cp:lastModifiedBy>微软用户</cp:lastModifiedBy>
  <cp:revision>197</cp:revision>
  <cp:lastPrinted>2018-09-11T03:12:00Z</cp:lastPrinted>
  <dcterms:created xsi:type="dcterms:W3CDTF">2017-09-01T07:32:00Z</dcterms:created>
  <dcterms:modified xsi:type="dcterms:W3CDTF">2018-09-11T03:37:00Z</dcterms:modified>
</cp:coreProperties>
</file>