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</w:p>
    <w:p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舟山市本级2018年“慈善一日捐”活动</w:t>
      </w:r>
    </w:p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捐款统计表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捐款单位（全称）：舟山市体育中心（市全民健身中心）     捐款合计：2400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其中单位捐款：                            个人捐款：2400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捐款人数：22人      联系人：曾俊玲           电话：13857212667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p>
      <w:pPr>
        <w:spacing w:line="480" w:lineRule="auto"/>
        <w:jc w:val="center"/>
        <w:rPr>
          <w:rFonts w:hint="eastAsia"/>
          <w:sz w:val="24"/>
          <w:szCs w:val="24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捐赠金额（元）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捐赠金额（元）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俞跃辉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谢志宏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蒋辉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姜立军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包文红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邬孝峰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方水寿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支明儿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张新文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黄胜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沈慧萍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李飞杰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吴建华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沈海平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陈剑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邱保国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刘夤钧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陈凯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洪海龙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牟长林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吕兵</w:t>
            </w:r>
          </w:p>
        </w:tc>
        <w:tc>
          <w:tcPr>
            <w:tcW w:w="2130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郑豪</w:t>
            </w:r>
          </w:p>
        </w:tc>
        <w:tc>
          <w:tcPr>
            <w:tcW w:w="2131" w:type="dxa"/>
          </w:tcPr>
          <w:p>
            <w:pPr>
              <w:spacing w:line="480" w:lineRule="auto"/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100</w:t>
            </w:r>
          </w:p>
        </w:tc>
      </w:tr>
    </w:tbl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D85DE0"/>
    <w:rsid w:val="5FD85DE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2018-08-21T02:02:00Z</dcterms:created>
  <dc:creator>金钱绕树芳</dc:creator>
  <cp:lastModifiedBy>金钱绕树芳</cp:lastModifiedBy>
  <dcterms:modified xsi:type="dcterms:W3CDTF">2018-08-21T02:37:04Z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