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附件</w:t>
      </w:r>
    </w:p>
    <w:p>
      <w:pPr>
        <w:jc w:val="both"/>
        <w:rPr>
          <w:rFonts w:hint="eastAsia"/>
          <w:b/>
          <w:bCs/>
          <w:sz w:val="32"/>
          <w:szCs w:val="32"/>
          <w:lang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eastAsia="zh-CN"/>
        </w:rPr>
        <w:t>舟山市本级</w:t>
      </w:r>
      <w:r>
        <w:rPr>
          <w:rFonts w:hint="eastAsia"/>
          <w:sz w:val="44"/>
          <w:szCs w:val="44"/>
          <w:lang w:val="en-US" w:eastAsia="zh-CN"/>
        </w:rPr>
        <w:t>2018年“慈善一日捐”活动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捐款统计表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捐款单位（全称）：</w:t>
      </w:r>
      <w:r>
        <w:rPr>
          <w:rFonts w:hint="eastAsia"/>
          <w:sz w:val="24"/>
          <w:szCs w:val="24"/>
          <w:u w:val="single"/>
          <w:lang w:val="en-US" w:eastAsia="zh-CN"/>
        </w:rPr>
        <w:t>舟山市晶固沥青混凝土拌和中心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30"/>
          <w:szCs w:val="30"/>
          <w:lang w:val="en-US" w:eastAsia="zh-CN"/>
        </w:rPr>
        <w:t>捐款合计：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670.00    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其中单位捐款：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/>
          <w:sz w:val="30"/>
          <w:szCs w:val="30"/>
          <w:lang w:val="en-US" w:eastAsia="zh-CN"/>
        </w:rPr>
        <w:t xml:space="preserve">   个人捐款：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670.00        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捐款人数：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  16    </w:t>
      </w:r>
      <w:r>
        <w:rPr>
          <w:rFonts w:hint="eastAsia"/>
          <w:sz w:val="30"/>
          <w:szCs w:val="30"/>
          <w:lang w:val="en-US" w:eastAsia="zh-CN"/>
        </w:rPr>
        <w:t xml:space="preserve"> 联系人：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周海霞   </w:t>
      </w:r>
      <w:r>
        <w:rPr>
          <w:rFonts w:hint="eastAsia"/>
          <w:sz w:val="30"/>
          <w:szCs w:val="30"/>
          <w:lang w:val="en-US" w:eastAsia="zh-CN"/>
        </w:rPr>
        <w:t xml:space="preserve">  电话：</w:t>
      </w:r>
      <w:r>
        <w:rPr>
          <w:rFonts w:hint="eastAsia"/>
          <w:sz w:val="30"/>
          <w:szCs w:val="30"/>
          <w:u w:val="single"/>
          <w:lang w:val="en-US" w:eastAsia="zh-CN"/>
        </w:rPr>
        <w:t xml:space="preserve"> 8256691 </w:t>
      </w:r>
    </w:p>
    <w:p>
      <w:pPr>
        <w:rPr>
          <w:rFonts w:hint="eastAsia"/>
          <w:sz w:val="30"/>
          <w:szCs w:val="30"/>
          <w:u w:val="single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2384"/>
        <w:gridCol w:w="1816"/>
        <w:gridCol w:w="2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姓名</w:t>
            </w:r>
          </w:p>
        </w:tc>
        <w:tc>
          <w:tcPr>
            <w:tcW w:w="2384" w:type="dxa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捐赠金额（元）</w:t>
            </w:r>
          </w:p>
        </w:tc>
        <w:tc>
          <w:tcPr>
            <w:tcW w:w="1816" w:type="dxa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446" w:type="dxa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捐赠金额（元）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李  峰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100.00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金安国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80.00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顾宏斌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50.00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史国波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50.00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周海霞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50.00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傅巧燕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50.00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何家唐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苏再发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夏贤松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刘志良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虞皓然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徐静飞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何家杰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邵  军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7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金燕军</w:t>
            </w:r>
          </w:p>
        </w:tc>
        <w:tc>
          <w:tcPr>
            <w:tcW w:w="2384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30.00</w:t>
            </w:r>
          </w:p>
        </w:tc>
        <w:tc>
          <w:tcPr>
            <w:tcW w:w="181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 xml:space="preserve">陈 </w:t>
            </w:r>
            <w:bookmarkStart w:id="0" w:name="_GoBack"/>
            <w:bookmarkEnd w:id="0"/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 xml:space="preserve"> 琳</w:t>
            </w:r>
          </w:p>
        </w:tc>
        <w:tc>
          <w:tcPr>
            <w:tcW w:w="2446" w:type="dxa"/>
            <w:vAlign w:val="top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20.00</w:t>
            </w:r>
          </w:p>
        </w:tc>
      </w:tr>
    </w:tbl>
    <w:p>
      <w:pPr>
        <w:rPr>
          <w:rFonts w:hint="eastAsia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注：捐款单位请将此表交市慈善总会，并将电子版发至邮箱：0580cs@163.com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64800"/>
    <w:rsid w:val="02177F7E"/>
    <w:rsid w:val="09C3797F"/>
    <w:rsid w:val="0B157FEE"/>
    <w:rsid w:val="0B641925"/>
    <w:rsid w:val="0C7E438A"/>
    <w:rsid w:val="0D4E2A05"/>
    <w:rsid w:val="0E14060F"/>
    <w:rsid w:val="101772A0"/>
    <w:rsid w:val="11F41252"/>
    <w:rsid w:val="13947BFF"/>
    <w:rsid w:val="14CB7B48"/>
    <w:rsid w:val="158E1F20"/>
    <w:rsid w:val="15B2308A"/>
    <w:rsid w:val="16707898"/>
    <w:rsid w:val="16A8493F"/>
    <w:rsid w:val="17FB72D0"/>
    <w:rsid w:val="198D642F"/>
    <w:rsid w:val="1BF82572"/>
    <w:rsid w:val="1D5B2365"/>
    <w:rsid w:val="1E9B7C5C"/>
    <w:rsid w:val="1FA93F8A"/>
    <w:rsid w:val="20910EC7"/>
    <w:rsid w:val="22051226"/>
    <w:rsid w:val="25E1171B"/>
    <w:rsid w:val="27C84A6B"/>
    <w:rsid w:val="29BE19BD"/>
    <w:rsid w:val="2B7E34D5"/>
    <w:rsid w:val="2D3D77FE"/>
    <w:rsid w:val="2E3B3F20"/>
    <w:rsid w:val="2FB64800"/>
    <w:rsid w:val="37EB15DF"/>
    <w:rsid w:val="38A11BA7"/>
    <w:rsid w:val="39E728B3"/>
    <w:rsid w:val="3BAE5482"/>
    <w:rsid w:val="3D5D5828"/>
    <w:rsid w:val="3DF55F8F"/>
    <w:rsid w:val="3E86444D"/>
    <w:rsid w:val="3FA85A5F"/>
    <w:rsid w:val="419B16BF"/>
    <w:rsid w:val="422A5CEA"/>
    <w:rsid w:val="432148CA"/>
    <w:rsid w:val="43306DCF"/>
    <w:rsid w:val="43FE2592"/>
    <w:rsid w:val="4497248C"/>
    <w:rsid w:val="46DF02AD"/>
    <w:rsid w:val="49831620"/>
    <w:rsid w:val="4A544439"/>
    <w:rsid w:val="4A5D7B88"/>
    <w:rsid w:val="4C507C86"/>
    <w:rsid w:val="530D0924"/>
    <w:rsid w:val="58AE6F6E"/>
    <w:rsid w:val="5C460C04"/>
    <w:rsid w:val="6094139D"/>
    <w:rsid w:val="699816FE"/>
    <w:rsid w:val="6ADA5DDB"/>
    <w:rsid w:val="6C9C78B9"/>
    <w:rsid w:val="6CB311C3"/>
    <w:rsid w:val="6D535020"/>
    <w:rsid w:val="6E5D6348"/>
    <w:rsid w:val="709C6AC4"/>
    <w:rsid w:val="75FC3E89"/>
    <w:rsid w:val="764A1107"/>
    <w:rsid w:val="78693DD3"/>
    <w:rsid w:val="79A9757B"/>
    <w:rsid w:val="7CEA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2018-09-04T03:37:00Z</dcterms:created>
  <dc:creator>Administrator</dc:creator>
  <cp:lastModifiedBy>Administrator</cp:lastModifiedBy>
  <dcterms:modified xsi:type="dcterms:W3CDTF">2018-09-10T03:22:49Z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