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C5A" w:rsidRPr="00970FEC" w:rsidRDefault="000F3C5A" w:rsidP="00324728">
      <w:pPr>
        <w:spacing w:line="600" w:lineRule="exact"/>
        <w:rPr>
          <w:rFonts w:ascii="黑体" w:eastAsia="黑体" w:hAnsi="黑体"/>
          <w:szCs w:val="32"/>
        </w:rPr>
      </w:pPr>
      <w:r w:rsidRPr="00970FEC">
        <w:rPr>
          <w:rFonts w:ascii="黑体" w:eastAsia="黑体" w:hAnsi="黑体" w:hint="eastAsia"/>
          <w:szCs w:val="32"/>
        </w:rPr>
        <w:t>附件：</w:t>
      </w:r>
    </w:p>
    <w:p w:rsidR="000F3C5A" w:rsidRPr="00970FEC" w:rsidRDefault="000F3C5A" w:rsidP="00324728">
      <w:pPr>
        <w:jc w:val="center"/>
        <w:rPr>
          <w:rFonts w:ascii="方正小标宋简体" w:eastAsia="方正小标宋简体"/>
          <w:sz w:val="36"/>
          <w:szCs w:val="36"/>
        </w:rPr>
      </w:pPr>
      <w:r w:rsidRPr="00970FEC">
        <w:rPr>
          <w:rFonts w:ascii="方正小标宋简体" w:eastAsia="方正小标宋简体" w:hAnsi="宋体"/>
          <w:sz w:val="36"/>
          <w:szCs w:val="36"/>
        </w:rPr>
        <w:t>2018</w:t>
      </w:r>
      <w:r w:rsidRPr="00970FEC">
        <w:rPr>
          <w:rFonts w:ascii="方正小标宋简体" w:eastAsia="方正小标宋简体" w:hAnsi="宋体" w:hint="eastAsia"/>
          <w:sz w:val="36"/>
          <w:szCs w:val="36"/>
        </w:rPr>
        <w:t>年“慈善一日捐”活动</w:t>
      </w:r>
      <w:r>
        <w:rPr>
          <w:rFonts w:ascii="方正小标宋简体" w:eastAsia="方正小标宋简体" w:hAnsi="宋体" w:hint="eastAsia"/>
          <w:sz w:val="36"/>
          <w:szCs w:val="36"/>
        </w:rPr>
        <w:t>个人</w:t>
      </w:r>
      <w:r w:rsidRPr="00970FEC">
        <w:rPr>
          <w:rFonts w:ascii="方正小标宋简体" w:eastAsia="方正小标宋简体" w:hAnsi="宋体" w:hint="eastAsia"/>
          <w:sz w:val="36"/>
          <w:szCs w:val="36"/>
        </w:rPr>
        <w:t>捐款统计表</w:t>
      </w:r>
    </w:p>
    <w:p w:rsidR="000F3C5A" w:rsidRPr="00970FEC" w:rsidRDefault="000F3C5A" w:rsidP="00FA59C6">
      <w:pPr>
        <w:spacing w:line="480" w:lineRule="exact"/>
        <w:rPr>
          <w:rFonts w:ascii="宋体" w:eastAsia="宋体" w:hAnsi="宋体"/>
          <w:sz w:val="24"/>
        </w:rPr>
      </w:pPr>
      <w:r w:rsidRPr="00970FEC">
        <w:rPr>
          <w:rFonts w:ascii="宋体" w:eastAsia="宋体" w:hAnsi="宋体" w:hint="eastAsia"/>
          <w:sz w:val="24"/>
        </w:rPr>
        <w:t>捐款单位（全称）：</w:t>
      </w:r>
      <w:r w:rsidRPr="00970FEC">
        <w:rPr>
          <w:rFonts w:ascii="宋体" w:eastAsia="宋体" w:hAnsi="宋体"/>
          <w:sz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u w:val="single"/>
        </w:rPr>
        <w:t>舟山市粮食资产经营有限公司</w:t>
      </w:r>
      <w:r>
        <w:rPr>
          <w:rFonts w:ascii="宋体" w:eastAsia="宋体" w:hAnsi="宋体"/>
          <w:sz w:val="24"/>
          <w:u w:val="single"/>
        </w:rPr>
        <w:t xml:space="preserve"> </w:t>
      </w:r>
      <w:r w:rsidRPr="00970FEC">
        <w:rPr>
          <w:rFonts w:ascii="宋体" w:eastAsia="宋体" w:hAnsi="宋体"/>
          <w:sz w:val="24"/>
          <w:u w:val="single"/>
        </w:rPr>
        <w:t xml:space="preserve">        </w:t>
      </w:r>
      <w:r w:rsidRPr="00970FEC">
        <w:rPr>
          <w:rFonts w:ascii="宋体" w:eastAsia="宋体" w:hAnsi="宋体" w:hint="eastAsia"/>
          <w:sz w:val="24"/>
        </w:rPr>
        <w:t>捐款合计：</w:t>
      </w:r>
      <w:r w:rsidRPr="00970FEC">
        <w:rPr>
          <w:rFonts w:ascii="宋体" w:eastAsia="宋体" w:hAnsi="宋体"/>
          <w:sz w:val="24"/>
          <w:u w:val="single"/>
        </w:rPr>
        <w:t xml:space="preserve">  </w:t>
      </w:r>
      <w:r>
        <w:rPr>
          <w:rFonts w:ascii="宋体" w:eastAsia="宋体" w:hAnsi="宋体"/>
          <w:sz w:val="24"/>
          <w:u w:val="single"/>
        </w:rPr>
        <w:t>8630</w:t>
      </w:r>
      <w:r>
        <w:rPr>
          <w:rFonts w:ascii="宋体" w:eastAsia="宋体" w:hAnsi="宋体" w:hint="eastAsia"/>
          <w:sz w:val="24"/>
          <w:u w:val="single"/>
        </w:rPr>
        <w:t>元</w:t>
      </w:r>
      <w:r w:rsidRPr="00970FEC">
        <w:rPr>
          <w:rFonts w:ascii="宋体" w:eastAsia="宋体" w:hAnsi="宋体"/>
          <w:sz w:val="24"/>
          <w:u w:val="single"/>
        </w:rPr>
        <w:t xml:space="preserve">          </w:t>
      </w:r>
    </w:p>
    <w:p w:rsidR="000F3C5A" w:rsidRPr="00970FEC" w:rsidRDefault="000F3C5A" w:rsidP="00FA59C6">
      <w:pPr>
        <w:spacing w:line="480" w:lineRule="exact"/>
        <w:rPr>
          <w:rFonts w:ascii="宋体" w:eastAsia="宋体" w:hAnsi="宋体"/>
          <w:sz w:val="24"/>
        </w:rPr>
      </w:pPr>
      <w:r w:rsidRPr="00970FEC">
        <w:rPr>
          <w:rFonts w:ascii="宋体" w:eastAsia="宋体" w:hAnsi="宋体" w:hint="eastAsia"/>
          <w:sz w:val="24"/>
        </w:rPr>
        <w:t>其中单位捐款：</w:t>
      </w:r>
      <w:r>
        <w:rPr>
          <w:rFonts w:ascii="宋体" w:eastAsia="宋体" w:hAnsi="宋体"/>
          <w:sz w:val="24"/>
          <w:u w:val="single"/>
        </w:rPr>
        <w:t xml:space="preserve">   </w:t>
      </w:r>
      <w:r w:rsidRPr="00970FEC">
        <w:rPr>
          <w:rFonts w:ascii="宋体" w:eastAsia="宋体" w:hAnsi="宋体"/>
          <w:sz w:val="24"/>
          <w:u w:val="single"/>
        </w:rPr>
        <w:t xml:space="preserve"> </w:t>
      </w:r>
      <w:r>
        <w:rPr>
          <w:rFonts w:ascii="宋体" w:eastAsia="宋体" w:hAnsi="宋体"/>
          <w:sz w:val="24"/>
          <w:u w:val="single"/>
        </w:rPr>
        <w:t>8000</w:t>
      </w:r>
      <w:r>
        <w:rPr>
          <w:rFonts w:ascii="宋体" w:eastAsia="宋体" w:hAnsi="宋体" w:hint="eastAsia"/>
          <w:sz w:val="24"/>
          <w:u w:val="single"/>
        </w:rPr>
        <w:t>元</w:t>
      </w:r>
      <w:r>
        <w:rPr>
          <w:rFonts w:ascii="宋体" w:eastAsia="宋体" w:hAnsi="宋体"/>
          <w:sz w:val="24"/>
          <w:u w:val="single"/>
        </w:rPr>
        <w:t xml:space="preserve">  </w:t>
      </w:r>
      <w:r w:rsidRPr="00970FEC">
        <w:rPr>
          <w:rFonts w:ascii="宋体" w:eastAsia="宋体" w:hAnsi="宋体"/>
          <w:sz w:val="24"/>
          <w:u w:val="single"/>
        </w:rPr>
        <w:t xml:space="preserve"> </w:t>
      </w:r>
      <w:r w:rsidRPr="00970FEC">
        <w:rPr>
          <w:rFonts w:ascii="宋体" w:eastAsia="宋体" w:hAnsi="宋体" w:hint="eastAsia"/>
          <w:sz w:val="24"/>
        </w:rPr>
        <w:t>个人捐款：</w:t>
      </w:r>
      <w:r>
        <w:rPr>
          <w:rFonts w:ascii="宋体" w:eastAsia="宋体" w:hAnsi="宋体"/>
          <w:sz w:val="24"/>
          <w:u w:val="single"/>
        </w:rPr>
        <w:t xml:space="preserve">     630</w:t>
      </w:r>
      <w:r>
        <w:rPr>
          <w:rFonts w:ascii="宋体" w:eastAsia="宋体" w:hAnsi="宋体" w:hint="eastAsia"/>
          <w:sz w:val="24"/>
          <w:u w:val="single"/>
        </w:rPr>
        <w:t>元</w:t>
      </w:r>
      <w:r w:rsidRPr="00970FEC">
        <w:rPr>
          <w:rFonts w:ascii="宋体" w:eastAsia="宋体" w:hAnsi="宋体"/>
          <w:sz w:val="24"/>
          <w:u w:val="single"/>
        </w:rPr>
        <w:t xml:space="preserve">    </w:t>
      </w:r>
      <w:r w:rsidRPr="00970FEC">
        <w:rPr>
          <w:rFonts w:ascii="宋体" w:eastAsia="宋体" w:hAnsi="宋体"/>
          <w:sz w:val="24"/>
        </w:rPr>
        <w:t xml:space="preserve"> </w:t>
      </w:r>
      <w:r w:rsidRPr="00970FEC">
        <w:rPr>
          <w:rFonts w:ascii="宋体" w:eastAsia="宋体" w:hAnsi="宋体" w:hint="eastAsia"/>
          <w:sz w:val="24"/>
        </w:rPr>
        <w:t>捐款人数：</w:t>
      </w:r>
      <w:r w:rsidRPr="00970FEC">
        <w:rPr>
          <w:rFonts w:ascii="宋体" w:eastAsia="宋体" w:hAnsi="宋体"/>
          <w:sz w:val="24"/>
          <w:u w:val="single"/>
        </w:rPr>
        <w:t xml:space="preserve">  </w:t>
      </w:r>
      <w:r>
        <w:rPr>
          <w:rFonts w:ascii="宋体" w:eastAsia="宋体" w:hAnsi="宋体"/>
          <w:sz w:val="24"/>
          <w:u w:val="single"/>
        </w:rPr>
        <w:t xml:space="preserve"> 11</w:t>
      </w:r>
      <w:r>
        <w:rPr>
          <w:rFonts w:ascii="宋体" w:eastAsia="宋体" w:hAnsi="宋体" w:hint="eastAsia"/>
          <w:sz w:val="24"/>
          <w:u w:val="single"/>
        </w:rPr>
        <w:t>人</w:t>
      </w:r>
      <w:r w:rsidRPr="00970FEC">
        <w:rPr>
          <w:rFonts w:ascii="宋体" w:eastAsia="宋体" w:hAnsi="宋体"/>
          <w:sz w:val="24"/>
          <w:u w:val="single"/>
        </w:rPr>
        <w:t xml:space="preserve">          </w:t>
      </w:r>
    </w:p>
    <w:p w:rsidR="000F3C5A" w:rsidRPr="00970FEC" w:rsidRDefault="000F3C5A" w:rsidP="00FA59C6">
      <w:pPr>
        <w:spacing w:line="480" w:lineRule="exact"/>
        <w:rPr>
          <w:rFonts w:ascii="宋体" w:eastAsia="宋体" w:hAnsi="宋体"/>
          <w:sz w:val="24"/>
        </w:rPr>
      </w:pPr>
      <w:r w:rsidRPr="00970FEC">
        <w:rPr>
          <w:rFonts w:ascii="宋体" w:eastAsia="宋体" w:hAnsi="宋体" w:hint="eastAsia"/>
          <w:sz w:val="24"/>
        </w:rPr>
        <w:t>联系人：</w:t>
      </w:r>
      <w:r w:rsidRPr="00970FEC">
        <w:rPr>
          <w:rFonts w:ascii="宋体" w:eastAsia="宋体" w:hAnsi="宋体"/>
          <w:sz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u w:val="single"/>
        </w:rPr>
        <w:t>沈轶伟</w:t>
      </w:r>
      <w:r w:rsidRPr="00970FEC">
        <w:rPr>
          <w:rFonts w:ascii="宋体" w:eastAsia="宋体" w:hAnsi="宋体"/>
          <w:sz w:val="24"/>
          <w:u w:val="single"/>
        </w:rPr>
        <w:t xml:space="preserve">                </w:t>
      </w:r>
      <w:r w:rsidRPr="00970FEC">
        <w:rPr>
          <w:rFonts w:ascii="宋体" w:eastAsia="宋体" w:hAnsi="宋体"/>
          <w:sz w:val="24"/>
        </w:rPr>
        <w:t xml:space="preserve"> </w:t>
      </w:r>
      <w:r w:rsidRPr="00970FEC">
        <w:rPr>
          <w:rFonts w:ascii="宋体" w:eastAsia="宋体" w:hAnsi="宋体" w:hint="eastAsia"/>
          <w:sz w:val="24"/>
        </w:rPr>
        <w:t>电话：</w:t>
      </w:r>
      <w:r w:rsidRPr="00970FEC">
        <w:rPr>
          <w:rFonts w:ascii="宋体" w:eastAsia="宋体" w:hAnsi="宋体"/>
          <w:sz w:val="24"/>
          <w:u w:val="single"/>
        </w:rPr>
        <w:t xml:space="preserve">  </w:t>
      </w:r>
      <w:r>
        <w:rPr>
          <w:rFonts w:ascii="宋体" w:eastAsia="宋体" w:hAnsi="宋体"/>
          <w:sz w:val="24"/>
          <w:u w:val="single"/>
        </w:rPr>
        <w:t xml:space="preserve"> 8235205</w:t>
      </w:r>
      <w:r w:rsidRPr="00970FEC">
        <w:rPr>
          <w:rFonts w:ascii="宋体" w:eastAsia="宋体" w:hAnsi="宋体"/>
          <w:sz w:val="24"/>
          <w:u w:val="single"/>
        </w:rPr>
        <w:t xml:space="preserve">             </w:t>
      </w:r>
      <w:r w:rsidRPr="00970FEC">
        <w:rPr>
          <w:rFonts w:ascii="宋体" w:eastAsia="宋体" w:hAnsi="宋体"/>
          <w:sz w:val="24"/>
        </w:rPr>
        <w:t xml:space="preserve"> </w:t>
      </w:r>
    </w:p>
    <w:p w:rsidR="000F3C5A" w:rsidRPr="00970FEC" w:rsidRDefault="000F3C5A" w:rsidP="00324728">
      <w:pPr>
        <w:spacing w:line="480" w:lineRule="exact"/>
        <w:rPr>
          <w:rFonts w:ascii="宋体" w:eastAsia="宋体" w:hAnsi="宋体"/>
          <w:sz w:val="24"/>
        </w:rPr>
      </w:pPr>
      <w:r w:rsidRPr="00970FEC">
        <w:rPr>
          <w:rFonts w:ascii="宋体" w:eastAsia="宋体" w:hAnsi="宋体"/>
          <w:sz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2265"/>
        <w:gridCol w:w="2265"/>
        <w:gridCol w:w="2265"/>
      </w:tblGrid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姓</w:t>
            </w:r>
            <w:r w:rsidRPr="00970FEC">
              <w:rPr>
                <w:rFonts w:ascii="仿宋_GB2312" w:hAnsi="宋体"/>
                <w:b/>
                <w:sz w:val="24"/>
                <w:szCs w:val="24"/>
              </w:rPr>
              <w:t xml:space="preserve">    </w:t>
            </w: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名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捐赠金额（元）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姓</w:t>
            </w:r>
            <w:r w:rsidRPr="00970FEC">
              <w:rPr>
                <w:rFonts w:ascii="仿宋_GB2312" w:hAnsi="宋体"/>
                <w:b/>
                <w:sz w:val="24"/>
                <w:szCs w:val="24"/>
              </w:rPr>
              <w:t xml:space="preserve">    </w:t>
            </w: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名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捐赠金额（元）</w:t>
            </w:r>
          </w:p>
        </w:tc>
      </w:tr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嵇红芬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邓依玲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100</w:t>
            </w:r>
          </w:p>
        </w:tc>
      </w:tr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刘岳军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50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王海红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50</w:t>
            </w:r>
          </w:p>
        </w:tc>
      </w:tr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Pr="00970FEC" w:rsidRDefault="000F3C5A" w:rsidP="00741822">
            <w:pPr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 xml:space="preserve">      </w:t>
            </w:r>
            <w:r>
              <w:rPr>
                <w:rFonts w:ascii="仿宋_GB2312" w:hAnsi="宋体" w:hint="eastAsia"/>
                <w:sz w:val="24"/>
                <w:szCs w:val="24"/>
              </w:rPr>
              <w:t>钟建平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30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741822">
            <w:pPr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 xml:space="preserve">      </w:t>
            </w:r>
            <w:r>
              <w:rPr>
                <w:rFonts w:ascii="仿宋_GB2312" w:hAnsi="宋体" w:hint="eastAsia"/>
                <w:sz w:val="24"/>
                <w:szCs w:val="24"/>
              </w:rPr>
              <w:t>张信波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50</w:t>
            </w:r>
          </w:p>
        </w:tc>
      </w:tr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沈轶伟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50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应腾夏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50</w:t>
            </w:r>
          </w:p>
        </w:tc>
      </w:tr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庄卫龙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50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冯燕儿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50</w:t>
            </w:r>
          </w:p>
        </w:tc>
      </w:tr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陈继红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81758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50</w:t>
            </w: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Pr="00970FEC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Default="000F3C5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0F3C5A" w:rsidRPr="00970FEC" w:rsidTr="00E21F26">
        <w:trPr>
          <w:trHeight w:val="638"/>
        </w:trPr>
        <w:tc>
          <w:tcPr>
            <w:tcW w:w="2265" w:type="dxa"/>
            <w:vAlign w:val="center"/>
          </w:tcPr>
          <w:p w:rsidR="000F3C5A" w:rsidRPr="00970FEC" w:rsidRDefault="000F3C5A" w:rsidP="005A7519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Pr="00970FEC" w:rsidRDefault="000F3C5A" w:rsidP="005A7519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Pr="00970FEC" w:rsidRDefault="000F3C5A" w:rsidP="005A7519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0F3C5A" w:rsidRPr="00970FEC" w:rsidRDefault="000F3C5A" w:rsidP="005A7519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</w:p>
        </w:tc>
      </w:tr>
    </w:tbl>
    <w:p w:rsidR="000F3C5A" w:rsidRPr="0049319B" w:rsidRDefault="000F3C5A" w:rsidP="00324728">
      <w:pPr>
        <w:tabs>
          <w:tab w:val="left" w:pos="4235"/>
          <w:tab w:val="left" w:pos="4890"/>
        </w:tabs>
        <w:spacing w:line="20" w:lineRule="exact"/>
        <w:rPr>
          <w:rFonts w:ascii="仿宋_GB2312"/>
          <w:sz w:val="28"/>
          <w:szCs w:val="28"/>
        </w:rPr>
      </w:pPr>
    </w:p>
    <w:p w:rsidR="000F3C5A" w:rsidRPr="00617E25" w:rsidRDefault="000F3C5A"/>
    <w:sectPr w:rsidR="000F3C5A" w:rsidRPr="00617E25" w:rsidSect="00F357C7"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C5A" w:rsidRDefault="000F3C5A" w:rsidP="002059FD">
      <w:r>
        <w:separator/>
      </w:r>
    </w:p>
  </w:endnote>
  <w:endnote w:type="continuationSeparator" w:id="0">
    <w:p w:rsidR="000F3C5A" w:rsidRDefault="000F3C5A" w:rsidP="00205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C5A" w:rsidRDefault="000F3C5A" w:rsidP="002059FD">
      <w:r>
        <w:separator/>
      </w:r>
    </w:p>
  </w:footnote>
  <w:footnote w:type="continuationSeparator" w:id="0">
    <w:p w:rsidR="000F3C5A" w:rsidRDefault="000F3C5A" w:rsidP="002059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E25"/>
    <w:rsid w:val="00007607"/>
    <w:rsid w:val="0003223E"/>
    <w:rsid w:val="00042091"/>
    <w:rsid w:val="00067C26"/>
    <w:rsid w:val="0007419A"/>
    <w:rsid w:val="00074205"/>
    <w:rsid w:val="000754A9"/>
    <w:rsid w:val="00097C80"/>
    <w:rsid w:val="000A1E23"/>
    <w:rsid w:val="000B513B"/>
    <w:rsid w:val="000F3C5A"/>
    <w:rsid w:val="00120265"/>
    <w:rsid w:val="00137CF3"/>
    <w:rsid w:val="001629C8"/>
    <w:rsid w:val="001A1153"/>
    <w:rsid w:val="001C224C"/>
    <w:rsid w:val="002059FD"/>
    <w:rsid w:val="00234844"/>
    <w:rsid w:val="00242870"/>
    <w:rsid w:val="00277EFE"/>
    <w:rsid w:val="002B1FB0"/>
    <w:rsid w:val="00317CBE"/>
    <w:rsid w:val="00324728"/>
    <w:rsid w:val="00330F32"/>
    <w:rsid w:val="003C79A5"/>
    <w:rsid w:val="003E37EE"/>
    <w:rsid w:val="00447AA4"/>
    <w:rsid w:val="0049319B"/>
    <w:rsid w:val="005304ED"/>
    <w:rsid w:val="0054010B"/>
    <w:rsid w:val="005600B7"/>
    <w:rsid w:val="00587A2B"/>
    <w:rsid w:val="005937B4"/>
    <w:rsid w:val="005A7519"/>
    <w:rsid w:val="005E0075"/>
    <w:rsid w:val="005F5DE0"/>
    <w:rsid w:val="00604FDC"/>
    <w:rsid w:val="00615DE4"/>
    <w:rsid w:val="00617E25"/>
    <w:rsid w:val="006248BE"/>
    <w:rsid w:val="006C42E4"/>
    <w:rsid w:val="006C47A5"/>
    <w:rsid w:val="00730101"/>
    <w:rsid w:val="00741822"/>
    <w:rsid w:val="007478CA"/>
    <w:rsid w:val="00763BA0"/>
    <w:rsid w:val="00777639"/>
    <w:rsid w:val="00784C75"/>
    <w:rsid w:val="007927E5"/>
    <w:rsid w:val="007C22A1"/>
    <w:rsid w:val="007C2C4C"/>
    <w:rsid w:val="00817586"/>
    <w:rsid w:val="00876C0A"/>
    <w:rsid w:val="0089146B"/>
    <w:rsid w:val="008A1E77"/>
    <w:rsid w:val="008A7277"/>
    <w:rsid w:val="00923869"/>
    <w:rsid w:val="00926C8A"/>
    <w:rsid w:val="00970FEC"/>
    <w:rsid w:val="00986D23"/>
    <w:rsid w:val="00995E2E"/>
    <w:rsid w:val="009A1647"/>
    <w:rsid w:val="009C3F3D"/>
    <w:rsid w:val="00AB5F0E"/>
    <w:rsid w:val="00AC13B1"/>
    <w:rsid w:val="00AD3512"/>
    <w:rsid w:val="00AF329A"/>
    <w:rsid w:val="00B02F7F"/>
    <w:rsid w:val="00B1573E"/>
    <w:rsid w:val="00B3687C"/>
    <w:rsid w:val="00B76ADE"/>
    <w:rsid w:val="00BB3DAC"/>
    <w:rsid w:val="00C20246"/>
    <w:rsid w:val="00C52BFA"/>
    <w:rsid w:val="00C7684F"/>
    <w:rsid w:val="00CA17C4"/>
    <w:rsid w:val="00CB3D4C"/>
    <w:rsid w:val="00D05B82"/>
    <w:rsid w:val="00D51B9E"/>
    <w:rsid w:val="00D64486"/>
    <w:rsid w:val="00D8102D"/>
    <w:rsid w:val="00DA2DDA"/>
    <w:rsid w:val="00DA3D83"/>
    <w:rsid w:val="00DF0FC1"/>
    <w:rsid w:val="00E21F26"/>
    <w:rsid w:val="00E765EC"/>
    <w:rsid w:val="00EC6BFE"/>
    <w:rsid w:val="00EF7CCA"/>
    <w:rsid w:val="00F0187D"/>
    <w:rsid w:val="00F357C7"/>
    <w:rsid w:val="00F54CE5"/>
    <w:rsid w:val="00F84343"/>
    <w:rsid w:val="00FA5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E25"/>
    <w:pPr>
      <w:widowControl w:val="0"/>
      <w:jc w:val="both"/>
    </w:pPr>
    <w:rPr>
      <w:rFonts w:eastAsia="仿宋_GB2312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32472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324728"/>
    <w:rPr>
      <w:rFonts w:ascii="Calibri" w:eastAsia="仿宋_GB2312" w:hAnsi="Calibri" w:cs="Times New Roman"/>
      <w:sz w:val="32"/>
    </w:rPr>
  </w:style>
  <w:style w:type="paragraph" w:styleId="Header">
    <w:name w:val="header"/>
    <w:basedOn w:val="Normal"/>
    <w:link w:val="HeaderChar"/>
    <w:uiPriority w:val="99"/>
    <w:semiHidden/>
    <w:rsid w:val="00205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59FD"/>
    <w:rPr>
      <w:rFonts w:ascii="Calibri" w:eastAsia="仿宋_GB2312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05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59FD"/>
    <w:rPr>
      <w:rFonts w:ascii="Calibri" w:eastAsia="仿宋_GB2312" w:hAnsi="Calibri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7478C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202</TotalTime>
  <Pages>1</Pages>
  <Words>52</Words>
  <Characters>302</Characters>
  <Application>Microsoft Office Outlook</Application>
  <DocSecurity>0</DocSecurity>
  <Lines>0</Lines>
  <Paragraphs>0</Paragraphs>
  <ScaleCrop>false</ScaleCrop>
  <Company>TPY-Technology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subject/>
  <dc:creator>顾引引</dc:creator>
  <cp:keywords/>
  <dc:description/>
  <cp:lastModifiedBy>微软用户</cp:lastModifiedBy>
  <cp:revision>3</cp:revision>
  <cp:lastPrinted>2018-09-17T02:51:00Z</cp:lastPrinted>
  <dcterms:created xsi:type="dcterms:W3CDTF">2018-09-17T02:27:00Z</dcterms:created>
  <dcterms:modified xsi:type="dcterms:W3CDTF">2018-09-17T05:49:00Z</dcterms:modified>
</cp:coreProperties>
</file>