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捐款单位（全称）：</w:t>
      </w:r>
      <w:r>
        <w:rPr>
          <w:rFonts w:hint="eastAsia" w:ascii="仿宋" w:hAnsi="仿宋" w:eastAsia="仿宋"/>
          <w:sz w:val="24"/>
          <w:szCs w:val="24"/>
          <w:u w:val="single"/>
        </w:rPr>
        <w:t>舟山港老塘山中转储运有限公司</w:t>
      </w:r>
      <w:r>
        <w:rPr>
          <w:rFonts w:hint="eastAsia" w:ascii="仿宋" w:hAnsi="仿宋" w:eastAsia="仿宋"/>
          <w:sz w:val="24"/>
          <w:szCs w:val="24"/>
        </w:rPr>
        <w:t>捐款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合计：</w:t>
      </w:r>
      <w:r>
        <w:rPr>
          <w:rFonts w:hint="eastAsia" w:ascii="仿宋" w:hAnsi="仿宋" w:eastAsia="仿宋"/>
          <w:sz w:val="24"/>
          <w:szCs w:val="24"/>
          <w:u w:val="single"/>
        </w:rPr>
        <w:t>　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>18895元</w:t>
      </w:r>
      <w:r>
        <w:rPr>
          <w:rFonts w:hint="eastAsia" w:ascii="仿宋" w:hAnsi="仿宋" w:eastAsia="仿宋"/>
          <w:sz w:val="24"/>
          <w:szCs w:val="24"/>
          <w:u w:val="single"/>
        </w:rPr>
        <w:t>　　　</w:t>
      </w:r>
    </w:p>
    <w:p>
      <w:pPr>
        <w:spacing w:line="520" w:lineRule="exact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>其中单位捐款：</w:t>
      </w:r>
      <w:r>
        <w:rPr>
          <w:rFonts w:hint="eastAsia" w:ascii="仿宋" w:hAnsi="仿宋" w:eastAsia="仿宋"/>
          <w:sz w:val="24"/>
          <w:szCs w:val="24"/>
          <w:u w:val="single"/>
        </w:rPr>
        <w:t>　　　　</w:t>
      </w:r>
      <w:r>
        <w:rPr>
          <w:rFonts w:hint="eastAsia" w:ascii="仿宋" w:hAnsi="仿宋" w:eastAsia="仿宋"/>
          <w:sz w:val="24"/>
          <w:szCs w:val="24"/>
        </w:rPr>
        <w:t>　个人捐款：</w:t>
      </w:r>
      <w:r>
        <w:rPr>
          <w:rFonts w:hint="eastAsia" w:ascii="仿宋" w:hAnsi="仿宋" w:eastAsia="仿宋"/>
          <w:sz w:val="24"/>
          <w:szCs w:val="24"/>
          <w:u w:val="single"/>
        </w:rPr>
        <w:t>　</w:t>
      </w:r>
      <w:r>
        <w:rPr>
          <w:rFonts w:hint="eastAsia" w:ascii="仿宋" w:hAnsi="仿宋" w:eastAsia="仿宋"/>
          <w:sz w:val="24"/>
          <w:szCs w:val="24"/>
        </w:rPr>
        <w:t>　捐款人数：</w:t>
      </w:r>
      <w:r>
        <w:rPr>
          <w:rFonts w:hint="eastAsia" w:ascii="仿宋" w:hAnsi="仿宋" w:eastAsia="仿宋"/>
          <w:sz w:val="24"/>
          <w:szCs w:val="24"/>
          <w:u w:val="single"/>
        </w:rPr>
        <w:t>　</w:t>
      </w:r>
      <w:r>
        <w:rPr>
          <w:rFonts w:hint="eastAsia" w:ascii="仿宋" w:hAnsi="仿宋" w:eastAsia="仿宋"/>
          <w:sz w:val="24"/>
          <w:szCs w:val="24"/>
          <w:u w:val="single"/>
          <w:lang w:val="en-US" w:eastAsia="zh-CN"/>
        </w:rPr>
        <w:t>417</w:t>
      </w:r>
      <w:r>
        <w:rPr>
          <w:rFonts w:hint="eastAsia" w:ascii="仿宋" w:hAnsi="仿宋" w:eastAsia="仿宋"/>
          <w:sz w:val="24"/>
          <w:szCs w:val="24"/>
          <w:u w:val="single"/>
        </w:rPr>
        <w:t>人　　　</w:t>
      </w:r>
    </w:p>
    <w:p>
      <w:pPr>
        <w:spacing w:line="520" w:lineRule="exact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>联系人：</w:t>
      </w:r>
      <w:r>
        <w:rPr>
          <w:rFonts w:hint="eastAsia" w:ascii="仿宋" w:hAnsi="仿宋" w:eastAsia="仿宋"/>
          <w:sz w:val="24"/>
          <w:szCs w:val="24"/>
          <w:u w:val="single"/>
        </w:rPr>
        <w:t>　李海芳　　　</w:t>
      </w:r>
      <w:r>
        <w:rPr>
          <w:rFonts w:hint="eastAsia" w:ascii="仿宋" w:hAnsi="仿宋" w:eastAsia="仿宋"/>
          <w:sz w:val="24"/>
          <w:szCs w:val="24"/>
        </w:rPr>
        <w:t>　电话：</w:t>
      </w:r>
      <w:r>
        <w:rPr>
          <w:rFonts w:hint="eastAsia" w:ascii="仿宋" w:hAnsi="仿宋" w:eastAsia="仿宋"/>
          <w:sz w:val="24"/>
          <w:szCs w:val="24"/>
          <w:u w:val="single"/>
        </w:rPr>
        <w:t>　</w:t>
      </w:r>
      <w:r>
        <w:rPr>
          <w:rFonts w:ascii="仿宋" w:hAnsi="仿宋" w:eastAsia="仿宋"/>
          <w:sz w:val="24"/>
          <w:szCs w:val="24"/>
          <w:u w:val="single"/>
        </w:rPr>
        <w:t>8011986</w:t>
      </w:r>
      <w:r>
        <w:rPr>
          <w:rFonts w:hint="eastAsia" w:ascii="仿宋" w:hAnsi="仿宋" w:eastAsia="仿宋"/>
          <w:sz w:val="24"/>
          <w:szCs w:val="24"/>
          <w:u w:val="single"/>
        </w:rPr>
        <w:t>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2025"/>
        <w:gridCol w:w="526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2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52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张泉依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刘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lang w:eastAsia="zh-CN"/>
              </w:rPr>
              <w:t>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钟满祥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  <w:r>
              <w:rPr>
                <w:rFonts w:ascii="仿宋" w:hAnsi="仿宋" w:eastAsia="仿宋"/>
              </w:rPr>
              <w:t>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袁晚恩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lang w:eastAsia="zh-CN"/>
              </w:rPr>
              <w:t>厅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李海芳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翁伟彪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孙必浩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杨松恩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徐忠远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李亚定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史明杰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胡永伟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李海波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潘丹琼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虞瑜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张一帆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纪宇恒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刘红梅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张奇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李彦慧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谭善耀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沈行敏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邱静华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张汉翔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吴方立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应勤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陈海光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ascii="仿宋" w:hAnsi="仿宋" w:eastAsia="仿宋"/>
              </w:rPr>
              <w:t>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庄曙光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何旭珊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吕舟依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2025"/>
        <w:gridCol w:w="526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2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52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倪全德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葛恩军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陈定龙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郑秀虎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林亚根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王鸿邦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俞玉龙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叶振宇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潘劲松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陈舟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林海波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邱国富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黄贤北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张增鑫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叶兴祥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华海伟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裘丰伟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陈辉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徐卫祥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顾刚探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59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倪伟国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张忠华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鲁素雅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张登亮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周存兵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严可其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支卫卿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徐朝平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陈感忠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李福根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2025"/>
        <w:gridCol w:w="526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2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52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柴月萍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徐桂芳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黄善忠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王燕芬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李亮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董兴华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徐道庆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黄红武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69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张增鑫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王海波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虞宏伟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庄文君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朱松彪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乐秋国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王文国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徐建军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李嘉麟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黄代龙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蔡红炀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李志芳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成红兵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王建国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姜追龙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徐道华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徐国定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毛东明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平海舟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79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夏建国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候文军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80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黄小华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邵松华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许尔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汪君巍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郑文斌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99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张金旭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邬芬康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候善明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郭佳戟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林通亮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周定忠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王定福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黄海良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沈行力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孙海康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周海国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薛钱均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徐志军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费海灵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林鹤鸣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包朝波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黄海邵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黄刚杰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109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杨斌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陈昌明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张永存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黄建军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柴垚鑫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112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施自立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唐意龙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裘伟海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王成波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袁光兰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费汉平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黄军伟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陈松定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张松光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黄军雷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黄军代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黄文跃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夏际东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李惠庆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胡辉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庄琪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王家明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胡海清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王立军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蒋光明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夏富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夏松娣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胡夏巍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李斌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王森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陈虹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徐德云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邵恩波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徐宏光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费力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159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庄焘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144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林丰军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华伟军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应国君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韩兴才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何奇放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徐福定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杨光艇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徐永华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徐斌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邵志波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张洪军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华洪伟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黄文虎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顾志焕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徐道光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杨光增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徐方明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169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徐兴高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郭龙耀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董海潮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成舟兵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孙海浩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张伟强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王海江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洪建浩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杨金法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189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吴洪港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吴斌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李勇战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程东山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陈斌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176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肖强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张东</w:t>
            </w: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/>
          <w:sz w:val="24"/>
          <w:szCs w:val="24"/>
        </w:rPr>
        <w:t>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700"/>
        <w:gridCol w:w="1835"/>
        <w:gridCol w:w="720"/>
        <w:gridCol w:w="1700"/>
        <w:gridCol w:w="203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193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鲍骏跃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209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林湧雨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194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夏峤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210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蒋涛伟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195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董树业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211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王光辉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196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张周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212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黄佳伦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197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徐亮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213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李昆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198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候章意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214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信京长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199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戴德利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215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乐鸿波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200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唐敏亮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216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唐英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201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张红南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217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董东海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202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徐光云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218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柴明福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203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徐道于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219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苗淼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204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陈行波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220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焦励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205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张登军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221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顾宇轩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206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杨佳威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222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徐光明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207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张忠国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223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黄代峰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208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李雪红</w:t>
            </w: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224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朱杰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罗永军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费捷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吴齐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徐良东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金善定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陈方园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丁禹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黄方杰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王立波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王文军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周东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夏燕辉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徐道洪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夏林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郑成波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黄永明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李金龙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叶良蔚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余文泽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应云鹤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苑柯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徐永康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陈旭东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顾涨伟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李昱霆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骆意华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杨正宝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徐优华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周裕庆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周贤峰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张平杰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丁忠芳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夏军军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徐哲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沈舟雷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郑文林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259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乐可磊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徐长明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王安平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许波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徐道龙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乐美波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曾麒銘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黄金云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王方军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石盛辉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黄永敏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顾刚勤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吕辉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胡益波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董海华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乐万雄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胡建普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郭伟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孙健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李平波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269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徐富定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张会民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夏全华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余军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曹卫岳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唐意明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272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倪高波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杜立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289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邵杰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黄跃荣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陈世军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徐挺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潘盛杰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夏志军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骆海波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郑林波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王永存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傅昊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卢建辉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毛海军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崔岗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王静东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高振中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曹露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夏明国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夏永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王良青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299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李依挺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王琪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谢文军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贺民达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徐刚军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李红权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陈听听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徐红武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姜顺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319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顾刚建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304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黄良养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蒋海东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徐立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费书捷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黄海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顾轶轩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沈立琦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顾斌斌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肖小路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夏林杰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毛学谦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颜正士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乐嘉峰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张喜平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楼晓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王跃青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郑恩光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顾峰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王益东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王惠琴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刘志灵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沈舟立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陈聪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黄小平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程军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刘松存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冯帅帅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成磊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周海明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25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黄海龙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戴敏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成春艇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/>
          <w:sz w:val="24"/>
          <w:szCs w:val="24"/>
        </w:rPr>
        <w:t>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徐道泽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方舟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繆龙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杨刚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陈嘉琪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夏瑜泽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卢浩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夏雷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林坚耀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徐德教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虞立军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359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费涛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乐骏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徐迪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倪芳良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李光辉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华波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候文光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陈争锋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379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陈林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夏承波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黄飞波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蔡可东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王争龙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虞东东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徐挺挺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杭斌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藤裕方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368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王伟伟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杨满光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沈广贤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沈欢挺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徐国昌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沈舟雷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黄安昌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蒋汗英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刘熠帆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林斌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389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刘文龙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王海光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孙嘉树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诸晨冬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徐良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周一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严红雷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王贤平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黄军光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李红军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陈世磊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石英杰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王海舟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金凯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徐洁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张国平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王麟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周峰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傅方鹤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罗文杰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399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乐君辉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张浩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400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王杰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王欢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舟山市本级</w:t>
      </w:r>
      <w:r>
        <w:rPr>
          <w:rFonts w:ascii="仿宋" w:hAnsi="仿宋" w:eastAsia="仿宋"/>
          <w:b/>
          <w:sz w:val="30"/>
          <w:szCs w:val="30"/>
        </w:rPr>
        <w:t>201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年“慈善一日捐”活动捐款统计表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捐款单位（全称）：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　　　</w:t>
      </w:r>
      <w:r>
        <w:rPr>
          <w:rFonts w:hint="eastAsia" w:ascii="仿宋" w:hAnsi="仿宋" w:eastAsia="仿宋"/>
          <w:sz w:val="28"/>
          <w:szCs w:val="28"/>
        </w:rPr>
        <w:t>　　捐款合计：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其中单位捐款：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  <w:r>
        <w:rPr>
          <w:rFonts w:hint="eastAsia" w:ascii="仿宋" w:hAnsi="仿宋" w:eastAsia="仿宋"/>
          <w:sz w:val="28"/>
          <w:szCs w:val="28"/>
        </w:rPr>
        <w:t>　个人捐款：</w:t>
      </w:r>
      <w:r>
        <w:rPr>
          <w:rFonts w:hint="eastAsia" w:ascii="仿宋" w:hAnsi="仿宋" w:eastAsia="仿宋"/>
          <w:sz w:val="28"/>
          <w:szCs w:val="28"/>
          <w:u w:val="single"/>
        </w:rPr>
        <w:t>　　　</w:t>
      </w:r>
      <w:r>
        <w:rPr>
          <w:rFonts w:hint="eastAsia" w:ascii="仿宋" w:hAnsi="仿宋" w:eastAsia="仿宋"/>
          <w:sz w:val="28"/>
          <w:szCs w:val="28"/>
        </w:rPr>
        <w:t>　捐款人数：</w:t>
      </w:r>
      <w:r>
        <w:rPr>
          <w:rFonts w:hint="eastAsia" w:ascii="仿宋" w:hAnsi="仿宋" w:eastAsia="仿宋"/>
          <w:sz w:val="28"/>
          <w:szCs w:val="28"/>
          <w:u w:val="single"/>
        </w:rPr>
        <w:t>　　　　</w:t>
      </w:r>
    </w:p>
    <w:p>
      <w:pPr>
        <w:spacing w:line="520" w:lineRule="exac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　　</w:t>
      </w:r>
      <w:r>
        <w:rPr>
          <w:rFonts w:hint="eastAsia" w:ascii="仿宋" w:hAnsi="仿宋" w:eastAsia="仿宋"/>
          <w:sz w:val="28"/>
          <w:szCs w:val="28"/>
        </w:rPr>
        <w:t>　电话：</w:t>
      </w:r>
      <w:r>
        <w:rPr>
          <w:rFonts w:hint="eastAsia" w:ascii="仿宋" w:hAnsi="仿宋" w:eastAsia="仿宋"/>
          <w:sz w:val="28"/>
          <w:szCs w:val="28"/>
          <w:u w:val="single"/>
        </w:rPr>
        <w:t>　　　　　</w:t>
      </w:r>
    </w:p>
    <w:tbl>
      <w:tblPr>
        <w:tblStyle w:val="5"/>
        <w:tblW w:w="8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833"/>
        <w:gridCol w:w="718"/>
        <w:gridCol w:w="1701"/>
        <w:gridCol w:w="20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5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83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0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捐赠金额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417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杨斌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20</w:t>
            </w: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71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注：捐款单位请将此表交市慈善总会，并将电子版发至邮箱：</w:t>
      </w:r>
      <w:r>
        <w:fldChar w:fldCharType="begin"/>
      </w:r>
      <w:r>
        <w:instrText xml:space="preserve"> HYPERLINK "mailto:0580cs@163.com" </w:instrText>
      </w:r>
      <w:r>
        <w:fldChar w:fldCharType="separate"/>
      </w:r>
      <w:r>
        <w:rPr>
          <w:rStyle w:val="4"/>
          <w:rFonts w:ascii="仿宋" w:hAnsi="仿宋" w:eastAsia="仿宋"/>
          <w:sz w:val="24"/>
          <w:szCs w:val="24"/>
        </w:rPr>
        <w:t>0580cs@163.com</w:t>
      </w:r>
      <w:r>
        <w:rPr>
          <w:rStyle w:val="4"/>
          <w:rFonts w:ascii="仿宋" w:hAnsi="仿宋" w:eastAsia="仿宋"/>
          <w:sz w:val="24"/>
          <w:szCs w:val="24"/>
        </w:rPr>
        <w:fldChar w:fldCharType="end"/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rPr>
          <w:rFonts w:ascii="黑体" w:hAnsi="黑体" w:eastAsia="黑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E71"/>
    <w:rsid w:val="00004AA3"/>
    <w:rsid w:val="0001146D"/>
    <w:rsid w:val="000125A7"/>
    <w:rsid w:val="00024B6F"/>
    <w:rsid w:val="000316A5"/>
    <w:rsid w:val="00053B9F"/>
    <w:rsid w:val="00062E1A"/>
    <w:rsid w:val="00075870"/>
    <w:rsid w:val="00090B18"/>
    <w:rsid w:val="000A4846"/>
    <w:rsid w:val="000C5B8C"/>
    <w:rsid w:val="000D6EF1"/>
    <w:rsid w:val="00101258"/>
    <w:rsid w:val="00103C40"/>
    <w:rsid w:val="00115290"/>
    <w:rsid w:val="0011775C"/>
    <w:rsid w:val="00125A93"/>
    <w:rsid w:val="00143DFE"/>
    <w:rsid w:val="00151644"/>
    <w:rsid w:val="001566A6"/>
    <w:rsid w:val="001901E8"/>
    <w:rsid w:val="00190F44"/>
    <w:rsid w:val="00193041"/>
    <w:rsid w:val="00193A06"/>
    <w:rsid w:val="00194A72"/>
    <w:rsid w:val="001B3CAD"/>
    <w:rsid w:val="001B6B3C"/>
    <w:rsid w:val="001D2B82"/>
    <w:rsid w:val="001F0B48"/>
    <w:rsid w:val="00204F4C"/>
    <w:rsid w:val="00216040"/>
    <w:rsid w:val="002301A3"/>
    <w:rsid w:val="002469D4"/>
    <w:rsid w:val="00263835"/>
    <w:rsid w:val="00277AD4"/>
    <w:rsid w:val="00287034"/>
    <w:rsid w:val="002A165D"/>
    <w:rsid w:val="002B1826"/>
    <w:rsid w:val="002B603A"/>
    <w:rsid w:val="002B6CF8"/>
    <w:rsid w:val="002D50C2"/>
    <w:rsid w:val="002E114F"/>
    <w:rsid w:val="002F658C"/>
    <w:rsid w:val="002F7C5A"/>
    <w:rsid w:val="00304ED1"/>
    <w:rsid w:val="00323631"/>
    <w:rsid w:val="003236FE"/>
    <w:rsid w:val="00333698"/>
    <w:rsid w:val="003419B5"/>
    <w:rsid w:val="00356CD0"/>
    <w:rsid w:val="003613F0"/>
    <w:rsid w:val="0036675A"/>
    <w:rsid w:val="0038092E"/>
    <w:rsid w:val="003A0A3F"/>
    <w:rsid w:val="003A1615"/>
    <w:rsid w:val="003A2080"/>
    <w:rsid w:val="003A5733"/>
    <w:rsid w:val="003B5A93"/>
    <w:rsid w:val="003B7FEE"/>
    <w:rsid w:val="003D0764"/>
    <w:rsid w:val="00420B22"/>
    <w:rsid w:val="00436B97"/>
    <w:rsid w:val="00436DF7"/>
    <w:rsid w:val="00444BE2"/>
    <w:rsid w:val="00445674"/>
    <w:rsid w:val="00445F0A"/>
    <w:rsid w:val="00453185"/>
    <w:rsid w:val="004602D3"/>
    <w:rsid w:val="0046389C"/>
    <w:rsid w:val="00464789"/>
    <w:rsid w:val="004877ED"/>
    <w:rsid w:val="0049617F"/>
    <w:rsid w:val="004A4CC6"/>
    <w:rsid w:val="004B30E9"/>
    <w:rsid w:val="004B46DC"/>
    <w:rsid w:val="004B7387"/>
    <w:rsid w:val="004C6DE9"/>
    <w:rsid w:val="004D6B26"/>
    <w:rsid w:val="004F5AEE"/>
    <w:rsid w:val="00505E81"/>
    <w:rsid w:val="00521531"/>
    <w:rsid w:val="005332D8"/>
    <w:rsid w:val="00533E00"/>
    <w:rsid w:val="00534A71"/>
    <w:rsid w:val="005364FF"/>
    <w:rsid w:val="00547ACD"/>
    <w:rsid w:val="00550773"/>
    <w:rsid w:val="00562FD6"/>
    <w:rsid w:val="00571973"/>
    <w:rsid w:val="005757F9"/>
    <w:rsid w:val="00575A56"/>
    <w:rsid w:val="00594D88"/>
    <w:rsid w:val="005E23FE"/>
    <w:rsid w:val="005F386C"/>
    <w:rsid w:val="006212D8"/>
    <w:rsid w:val="00641061"/>
    <w:rsid w:val="00651BD7"/>
    <w:rsid w:val="006549D4"/>
    <w:rsid w:val="006749F8"/>
    <w:rsid w:val="006975CC"/>
    <w:rsid w:val="006B42F3"/>
    <w:rsid w:val="006C1409"/>
    <w:rsid w:val="006C7483"/>
    <w:rsid w:val="006D5845"/>
    <w:rsid w:val="006D6404"/>
    <w:rsid w:val="006E6327"/>
    <w:rsid w:val="006F2810"/>
    <w:rsid w:val="006F2D6C"/>
    <w:rsid w:val="00724153"/>
    <w:rsid w:val="0074474F"/>
    <w:rsid w:val="007740A2"/>
    <w:rsid w:val="00776207"/>
    <w:rsid w:val="00776FEA"/>
    <w:rsid w:val="00786050"/>
    <w:rsid w:val="00792D48"/>
    <w:rsid w:val="007938B3"/>
    <w:rsid w:val="007947E5"/>
    <w:rsid w:val="007A39B9"/>
    <w:rsid w:val="007A6470"/>
    <w:rsid w:val="0080396B"/>
    <w:rsid w:val="00811BDB"/>
    <w:rsid w:val="008249CE"/>
    <w:rsid w:val="00847088"/>
    <w:rsid w:val="008477C1"/>
    <w:rsid w:val="00850C3E"/>
    <w:rsid w:val="0085264B"/>
    <w:rsid w:val="00860C89"/>
    <w:rsid w:val="00860DBF"/>
    <w:rsid w:val="008765A3"/>
    <w:rsid w:val="00886839"/>
    <w:rsid w:val="00890D16"/>
    <w:rsid w:val="008B44BC"/>
    <w:rsid w:val="008C5C79"/>
    <w:rsid w:val="008E012D"/>
    <w:rsid w:val="008F7130"/>
    <w:rsid w:val="009075ED"/>
    <w:rsid w:val="00911D33"/>
    <w:rsid w:val="00921C13"/>
    <w:rsid w:val="00927124"/>
    <w:rsid w:val="00934BCB"/>
    <w:rsid w:val="00940921"/>
    <w:rsid w:val="009454A5"/>
    <w:rsid w:val="009728BE"/>
    <w:rsid w:val="00975FEB"/>
    <w:rsid w:val="00980920"/>
    <w:rsid w:val="00991715"/>
    <w:rsid w:val="009A2263"/>
    <w:rsid w:val="009C7E8E"/>
    <w:rsid w:val="009E6E22"/>
    <w:rsid w:val="009F5C0A"/>
    <w:rsid w:val="00A143C9"/>
    <w:rsid w:val="00A33BBC"/>
    <w:rsid w:val="00A45C6E"/>
    <w:rsid w:val="00A50069"/>
    <w:rsid w:val="00A53DEC"/>
    <w:rsid w:val="00A66AC7"/>
    <w:rsid w:val="00A72033"/>
    <w:rsid w:val="00A8068A"/>
    <w:rsid w:val="00A925C8"/>
    <w:rsid w:val="00AA13C1"/>
    <w:rsid w:val="00AA4C3B"/>
    <w:rsid w:val="00AB76BF"/>
    <w:rsid w:val="00AC6324"/>
    <w:rsid w:val="00AE6AFE"/>
    <w:rsid w:val="00B01B70"/>
    <w:rsid w:val="00B26F3D"/>
    <w:rsid w:val="00B32572"/>
    <w:rsid w:val="00B37EEC"/>
    <w:rsid w:val="00B71080"/>
    <w:rsid w:val="00B8169D"/>
    <w:rsid w:val="00B87331"/>
    <w:rsid w:val="00BC4562"/>
    <w:rsid w:val="00BF2DF2"/>
    <w:rsid w:val="00C102D1"/>
    <w:rsid w:val="00C15DB5"/>
    <w:rsid w:val="00C33417"/>
    <w:rsid w:val="00C34AA1"/>
    <w:rsid w:val="00C35457"/>
    <w:rsid w:val="00C3678A"/>
    <w:rsid w:val="00C63080"/>
    <w:rsid w:val="00C707E0"/>
    <w:rsid w:val="00C7700B"/>
    <w:rsid w:val="00C83D7E"/>
    <w:rsid w:val="00CA0238"/>
    <w:rsid w:val="00CC6BC3"/>
    <w:rsid w:val="00CE0AEA"/>
    <w:rsid w:val="00CE7318"/>
    <w:rsid w:val="00D04BE1"/>
    <w:rsid w:val="00D2057F"/>
    <w:rsid w:val="00D23C8E"/>
    <w:rsid w:val="00D36AB4"/>
    <w:rsid w:val="00D43813"/>
    <w:rsid w:val="00D6300B"/>
    <w:rsid w:val="00D70BCB"/>
    <w:rsid w:val="00D70F9A"/>
    <w:rsid w:val="00D73176"/>
    <w:rsid w:val="00D73423"/>
    <w:rsid w:val="00D7669F"/>
    <w:rsid w:val="00D94C56"/>
    <w:rsid w:val="00DA64C3"/>
    <w:rsid w:val="00DB0F9C"/>
    <w:rsid w:val="00DD3249"/>
    <w:rsid w:val="00DD5236"/>
    <w:rsid w:val="00E11909"/>
    <w:rsid w:val="00E232C0"/>
    <w:rsid w:val="00E25DAC"/>
    <w:rsid w:val="00E26FA9"/>
    <w:rsid w:val="00E276D4"/>
    <w:rsid w:val="00E32CB4"/>
    <w:rsid w:val="00E362B3"/>
    <w:rsid w:val="00E447F3"/>
    <w:rsid w:val="00E4660C"/>
    <w:rsid w:val="00E65176"/>
    <w:rsid w:val="00E66EE6"/>
    <w:rsid w:val="00E70EB4"/>
    <w:rsid w:val="00E81AFE"/>
    <w:rsid w:val="00E83A50"/>
    <w:rsid w:val="00E84E71"/>
    <w:rsid w:val="00E95066"/>
    <w:rsid w:val="00EC0AD2"/>
    <w:rsid w:val="00EC788E"/>
    <w:rsid w:val="00ED177A"/>
    <w:rsid w:val="00ED52A8"/>
    <w:rsid w:val="00F0155C"/>
    <w:rsid w:val="00F03031"/>
    <w:rsid w:val="00F053AA"/>
    <w:rsid w:val="00F50E0D"/>
    <w:rsid w:val="00F654F6"/>
    <w:rsid w:val="00F73F63"/>
    <w:rsid w:val="00F754D4"/>
    <w:rsid w:val="00F76CB8"/>
    <w:rsid w:val="00F779DA"/>
    <w:rsid w:val="00F87BC2"/>
    <w:rsid w:val="00FA10FF"/>
    <w:rsid w:val="00FA305A"/>
    <w:rsid w:val="00FA6FFE"/>
    <w:rsid w:val="00FD1341"/>
    <w:rsid w:val="00FE10B4"/>
    <w:rsid w:val="00FF01FA"/>
    <w:rsid w:val="1BB60578"/>
    <w:rsid w:val="23C221A8"/>
    <w:rsid w:val="4A405349"/>
    <w:rsid w:val="519F180D"/>
    <w:rsid w:val="55AD3F02"/>
    <w:rsid w:val="59503F5B"/>
    <w:rsid w:val="6070649E"/>
    <w:rsid w:val="652300A9"/>
    <w:rsid w:val="74F379A0"/>
    <w:rsid w:val="7702750F"/>
    <w:rsid w:val="7FA7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character" w:styleId="4">
    <w:name w:val="Hyperlink"/>
    <w:basedOn w:val="3"/>
    <w:qFormat/>
    <w:uiPriority w:val="99"/>
    <w:rPr>
      <w:rFonts w:cs="Times New Roman"/>
      <w:color w:val="0000FF"/>
      <w:u w:val="single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Balloon Text Char"/>
    <w:basedOn w:val="3"/>
    <w:link w:val="2"/>
    <w:semiHidden/>
    <w:qFormat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14</Pages>
  <Words>1178</Words>
  <Characters>6721</Characters>
  <Lines>0</Lines>
  <Paragraphs>0</Paragraphs>
  <TotalTime>407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2017-08-07T02:55:00Z</dcterms:created>
  <dc:creator>吴小联</dc:creator>
  <cp:lastModifiedBy>Administrator</cp:lastModifiedBy>
  <cp:lastPrinted>2018-09-03T08:05:39Z</cp:lastPrinted>
  <dcterms:modified xsi:type="dcterms:W3CDTF">2018-09-03T08:08:27Z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